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4144C5D"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54AH</w:t>
      </w:r>
      <w:r>
        <w:rPr>
          <w:b/>
          <w:bCs/>
          <w:sz w:val="24"/>
        </w:rPr>
        <w:t xml:space="preserve"> (e-meeting)</w:t>
      </w:r>
      <w:r w:rsidR="005937C4">
        <w:rPr>
          <w:b/>
          <w:bCs/>
          <w:sz w:val="24"/>
        </w:rPr>
        <w:t xml:space="preserve">          </w:t>
      </w:r>
      <w:r w:rsidR="00E613CE">
        <w:rPr>
          <w:b/>
          <w:bCs/>
          <w:sz w:val="24"/>
        </w:rPr>
        <w:t xml:space="preserve">                        </w:t>
      </w:r>
      <w:bookmarkStart w:id="0" w:name="_GoBack"/>
      <w:bookmarkEnd w:id="0"/>
      <w:r w:rsidR="005937C4">
        <w:rPr>
          <w:b/>
          <w:bCs/>
          <w:sz w:val="24"/>
        </w:rPr>
        <w:t>S2-230</w:t>
      </w:r>
      <w:r w:rsidR="00D53F73">
        <w:rPr>
          <w:b/>
          <w:bCs/>
          <w:sz w:val="24"/>
        </w:rPr>
        <w:t>0864</w:t>
      </w:r>
      <w:ins w:id="1" w:author="Samsung" w:date="2023-01-16T15:36:00Z">
        <w:r w:rsidR="004729A1">
          <w:rPr>
            <w:b/>
            <w:bCs/>
            <w:sz w:val="24"/>
          </w:rPr>
          <w:t>r0</w:t>
        </w:r>
      </w:ins>
      <w:ins w:id="2" w:author="Samsung" w:date="2023-01-17T12:09:00Z">
        <w:r w:rsidR="00E613CE">
          <w:rPr>
            <w:b/>
            <w:bCs/>
            <w:sz w:val="24"/>
          </w:rPr>
          <w:t>3</w:t>
        </w:r>
      </w:ins>
      <w:ins w:id="3" w:author="Lenovo" w:date="2023-01-16T12:44:00Z">
        <w:del w:id="4" w:author="Samsung" w:date="2023-01-17T12:04:00Z">
          <w:r w:rsidR="000F26FD" w:rsidDel="00B165C4">
            <w:rPr>
              <w:b/>
              <w:bCs/>
              <w:sz w:val="24"/>
            </w:rPr>
            <w:delText>2</w:delText>
          </w:r>
        </w:del>
      </w:ins>
      <w:r w:rsidR="00E77905">
        <w:rPr>
          <w:b/>
          <w:i/>
          <w:noProof/>
          <w:sz w:val="28"/>
        </w:rPr>
        <w:tab/>
      </w:r>
      <w:r w:rsidR="00443780" w:rsidRPr="00443780">
        <w:t xml:space="preserve"> </w:t>
      </w:r>
    </w:p>
    <w:p w14:paraId="7CB45193" w14:textId="67DC1096" w:rsidR="001E41F3" w:rsidRDefault="00325D30" w:rsidP="005E2C44">
      <w:pPr>
        <w:pStyle w:val="CRCoverPage"/>
        <w:outlineLvl w:val="0"/>
        <w:rPr>
          <w:b/>
          <w:noProof/>
          <w:sz w:val="24"/>
        </w:rPr>
      </w:pPr>
      <w:r>
        <w:rPr>
          <w:b/>
          <w:bCs/>
          <w:sz w:val="24"/>
        </w:rPr>
        <w:t>Elbonia,</w:t>
      </w:r>
      <w:r>
        <w:rPr>
          <w:rFonts w:cs="Arial"/>
          <w:b/>
          <w:noProof/>
          <w:sz w:val="24"/>
          <w:szCs w:val="24"/>
        </w:rPr>
        <w:t xml:space="preserve"> January 16 </w:t>
      </w:r>
      <w:r>
        <w:rPr>
          <w:rFonts w:cs="Arial"/>
          <w:b/>
          <w:bCs/>
          <w:sz w:val="24"/>
          <w:szCs w:val="24"/>
        </w:rPr>
        <w:t xml:space="preserve">– </w:t>
      </w:r>
      <w:r>
        <w:rPr>
          <w:rFonts w:cs="Arial"/>
          <w:b/>
          <w:noProof/>
          <w:sz w:val="24"/>
          <w:szCs w:val="24"/>
        </w:rPr>
        <w:t>20, 2023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5BE112" w:rsidR="001E41F3" w:rsidRPr="00410371" w:rsidRDefault="001F7EC6" w:rsidP="00E13F3D">
            <w:pPr>
              <w:pStyle w:val="CRCoverPage"/>
              <w:spacing w:after="0"/>
              <w:jc w:val="right"/>
              <w:rPr>
                <w:b/>
                <w:noProof/>
                <w:sz w:val="28"/>
              </w:rPr>
            </w:pPr>
            <w:fldSimple w:instr=" DOCPROPERTY  Spec#  \* MERGEFORMAT ">
              <w:r w:rsidR="00825972">
                <w:rPr>
                  <w:b/>
                  <w:noProof/>
                  <w:sz w:val="28"/>
                </w:rPr>
                <w:t>23.</w:t>
              </w:r>
            </w:fldSimple>
            <w:r w:rsidR="00FD3920">
              <w:rPr>
                <w:b/>
                <w:noProof/>
                <w:sz w:val="28"/>
              </w:rPr>
              <w:t>50</w:t>
            </w:r>
            <w:r w:rsidR="005937C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E36F6E" w:rsidR="001E41F3" w:rsidRPr="00410371" w:rsidRDefault="00D53F73" w:rsidP="005937C4">
            <w:pPr>
              <w:pStyle w:val="CRCoverPage"/>
              <w:spacing w:after="0"/>
              <w:rPr>
                <w:noProof/>
              </w:rPr>
            </w:pPr>
            <w:r>
              <w:rPr>
                <w:b/>
                <w:noProof/>
                <w:sz w:val="28"/>
              </w:rPr>
              <w:t>3803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145182" w:rsidR="001E41F3" w:rsidRPr="00410371" w:rsidRDefault="001F7EC6">
            <w:pPr>
              <w:pStyle w:val="CRCoverPage"/>
              <w:spacing w:after="0"/>
              <w:jc w:val="center"/>
              <w:rPr>
                <w:noProof/>
                <w:sz w:val="28"/>
              </w:rPr>
            </w:pPr>
            <w:fldSimple w:instr=" DOCPROPERTY  Version  \* MERGEFORMAT ">
              <w:r w:rsidR="003F0E97">
                <w:rPr>
                  <w:b/>
                  <w:noProof/>
                  <w:sz w:val="28"/>
                </w:rPr>
                <w:t>1</w:t>
              </w:r>
              <w:r w:rsidR="001C66E7">
                <w:rPr>
                  <w:b/>
                  <w:noProof/>
                  <w:sz w:val="28"/>
                </w:rPr>
                <w:t>7</w:t>
              </w:r>
              <w:r w:rsidR="00825972">
                <w:rPr>
                  <w:b/>
                  <w:noProof/>
                  <w:sz w:val="28"/>
                </w:rPr>
                <w:t>.</w:t>
              </w:r>
              <w:r w:rsidR="001C66E7">
                <w:rPr>
                  <w:b/>
                  <w:noProof/>
                  <w:sz w:val="28"/>
                </w:rPr>
                <w:t>7</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89ED6C" w:rsidR="001E41F3" w:rsidRDefault="005937C4" w:rsidP="00B83747">
            <w:pPr>
              <w:pStyle w:val="CRCoverPage"/>
              <w:spacing w:after="0"/>
              <w:rPr>
                <w:noProof/>
              </w:rPr>
            </w:pPr>
            <w:r>
              <w:rPr>
                <w:noProof/>
              </w:rPr>
              <w:t xml:space="preserve">Clarification </w:t>
            </w:r>
            <w:r w:rsidR="00B83747" w:rsidRPr="00B83747">
              <w:rPr>
                <w:noProof/>
              </w:rPr>
              <w:t>on Number of PDU session slice availability check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4BA0F" w:rsidR="001E41F3" w:rsidRDefault="005937C4" w:rsidP="001B1DE0">
            <w:pPr>
              <w:pStyle w:val="CRCoverPage"/>
              <w:spacing w:after="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1F7EC6"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1DBB93" w:rsidR="001E41F3" w:rsidRDefault="00B83747" w:rsidP="00A131A9">
            <w:pPr>
              <w:pStyle w:val="CRCoverPage"/>
              <w:spacing w:after="0"/>
              <w:rPr>
                <w:noProof/>
              </w:rPr>
            </w:pPr>
            <w:r>
              <w:rPr>
                <w:noProof/>
                <w:lang w:eastAsia="zh-CN"/>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26E0A5" w:rsidR="001E41F3" w:rsidRDefault="0000016E" w:rsidP="00B57827">
            <w:pPr>
              <w:pStyle w:val="CRCoverPage"/>
              <w:spacing w:after="0"/>
              <w:ind w:left="100"/>
              <w:rPr>
                <w:noProof/>
              </w:rPr>
            </w:pPr>
            <w:r>
              <w:t>202</w:t>
            </w:r>
            <w:r w:rsidR="00B83747">
              <w:t>3</w:t>
            </w:r>
            <w:r>
              <w:t>-</w:t>
            </w:r>
            <w:r w:rsidR="00B83747">
              <w:t>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D24991">
            <w:pPr>
              <w:pStyle w:val="CRCoverPage"/>
              <w:spacing w:after="0"/>
              <w:ind w:left="100"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A3701" w:rsidR="001E41F3" w:rsidRDefault="00AD5F29">
            <w:pPr>
              <w:pStyle w:val="CRCoverPage"/>
              <w:spacing w:after="0"/>
              <w:ind w:left="100"/>
              <w:rPr>
                <w:noProof/>
              </w:rPr>
            </w:pPr>
            <w:r w:rsidRPr="000B354E">
              <w:t>Rel-1</w:t>
            </w:r>
            <w:r w:rsidR="001C66E7">
              <w:t>7</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26C758" w:rsidR="00B4329E" w:rsidRPr="00B4329E" w:rsidRDefault="00B630CA" w:rsidP="00B630CA">
            <w:pPr>
              <w:spacing w:before="80" w:after="0"/>
              <w:rPr>
                <w:rFonts w:ascii="Arial" w:hAnsi="Arial" w:cs="Arial"/>
                <w:i/>
              </w:rPr>
            </w:pPr>
            <w:ins w:id="6" w:author="Samsung" w:date="2023-01-16T15:25:00Z">
              <w:r>
                <w:rPr>
                  <w:rFonts w:ascii="Arial" w:hAnsi="Arial" w:cs="Arial"/>
                </w:rPr>
                <w:t xml:space="preserve">In the case of </w:t>
              </w:r>
            </w:ins>
            <w:r w:rsidR="001715BE">
              <w:rPr>
                <w:rFonts w:ascii="Arial" w:hAnsi="Arial" w:cs="Arial"/>
              </w:rPr>
              <w:t>MAPDU Session release over single A</w:t>
            </w:r>
            <w:ins w:id="7" w:author="Samsung" w:date="2023-01-16T15:25:00Z">
              <w:r>
                <w:rPr>
                  <w:rFonts w:ascii="Arial" w:hAnsi="Arial" w:cs="Arial"/>
                </w:rPr>
                <w:t xml:space="preserve">ccess </w:t>
              </w:r>
            </w:ins>
            <w:r w:rsidR="001715BE">
              <w:rPr>
                <w:rFonts w:ascii="Arial" w:hAnsi="Arial" w:cs="Arial"/>
              </w:rPr>
              <w:t>T</w:t>
            </w:r>
            <w:ins w:id="8" w:author="Samsung" w:date="2023-01-16T15:25:00Z">
              <w:r>
                <w:rPr>
                  <w:rFonts w:ascii="Arial" w:hAnsi="Arial" w:cs="Arial"/>
                </w:rPr>
                <w:t>ype the behaviour of NSACF</w:t>
              </w:r>
            </w:ins>
            <w:r w:rsidR="001715BE">
              <w:rPr>
                <w:rFonts w:ascii="Arial" w:hAnsi="Arial" w:cs="Arial"/>
              </w:rPr>
              <w:t xml:space="preserve"> is not </w:t>
            </w:r>
            <w:ins w:id="9" w:author="Samsung" w:date="2023-01-16T15:25:00Z">
              <w:r>
                <w:rPr>
                  <w:rFonts w:ascii="Arial" w:hAnsi="Arial" w:cs="Arial"/>
                </w:rPr>
                <w:t>specified</w:t>
              </w:r>
            </w:ins>
            <w:del w:id="10" w:author="Samsung" w:date="2023-01-16T15:25:00Z">
              <w:r w:rsidR="001715BE" w:rsidDel="00B630CA">
                <w:rPr>
                  <w:rFonts w:ascii="Arial" w:hAnsi="Arial" w:cs="Arial"/>
                </w:rPr>
                <w:delText>defined</w:delText>
              </w:r>
            </w:del>
            <w:ins w:id="11" w:author="Lenovo" w:date="2023-01-16T12:45:00Z">
              <w:r w:rsidR="001E2EF9">
                <w:rPr>
                  <w:rFonts w:ascii="Arial" w:hAnsi="Arial" w:cs="Arial"/>
                </w:rPr>
                <w:t>.</w:t>
              </w:r>
            </w:ins>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085915" w:rsidR="00460ED5" w:rsidRPr="00FF6E2C" w:rsidRDefault="001715BE" w:rsidP="009E3B3D">
            <w:pPr>
              <w:pStyle w:val="CRCoverPage"/>
              <w:spacing w:before="80" w:after="0"/>
              <w:rPr>
                <w:noProof/>
              </w:rPr>
            </w:pPr>
            <w:r>
              <w:rPr>
                <w:noProof/>
              </w:rPr>
              <w:t>It is proposed t</w:t>
            </w:r>
            <w:ins w:id="12" w:author="Samsung" w:date="2023-01-16T15:26:00Z">
              <w:r w:rsidR="00B630CA">
                <w:rPr>
                  <w:noProof/>
                </w:rPr>
                <w:t>o</w:t>
              </w:r>
            </w:ins>
            <w:r>
              <w:rPr>
                <w:noProof/>
              </w:rPr>
              <w:t xml:space="preserve"> clarify that NSACF only removes the </w:t>
            </w:r>
            <w:ins w:id="13" w:author="Samsung" w:date="2023-01-16T15:26:00Z">
              <w:r w:rsidR="00B630CA">
                <w:rPr>
                  <w:noProof/>
                </w:rPr>
                <w:t xml:space="preserve">received </w:t>
              </w:r>
            </w:ins>
            <w:r>
              <w:rPr>
                <w:noProof/>
              </w:rPr>
              <w:t>A</w:t>
            </w:r>
            <w:ins w:id="14" w:author="Samsung" w:date="2023-01-16T15:26:00Z">
              <w:r w:rsidR="00B630CA">
                <w:rPr>
                  <w:noProof/>
                </w:rPr>
                <w:t xml:space="preserve">ccess </w:t>
              </w:r>
            </w:ins>
            <w:r>
              <w:rPr>
                <w:noProof/>
              </w:rPr>
              <w:t>T</w:t>
            </w:r>
            <w:ins w:id="15" w:author="Samsung" w:date="2023-01-16T15:26:00Z">
              <w:r w:rsidR="00B630CA">
                <w:rPr>
                  <w:noProof/>
                </w:rPr>
                <w:t>ype</w:t>
              </w:r>
            </w:ins>
            <w:r>
              <w:rPr>
                <w:noProof/>
              </w:rPr>
              <w:t xml:space="preserve"> entry while keeping the PDU Session ID </w:t>
            </w:r>
            <w:ins w:id="16" w:author="Samsung" w:date="2023-01-16T15:26:00Z">
              <w:r w:rsidR="00B630CA">
                <w:rPr>
                  <w:noProof/>
                </w:rPr>
                <w:t>if it locates the entry with both Access Type</w:t>
              </w:r>
            </w:ins>
            <w:ins w:id="17" w:author="Lenovo" w:date="2023-01-16T12:45:00Z">
              <w:r w:rsidR="001E2EF9">
                <w:rPr>
                  <w:noProof/>
                </w:rPr>
                <w:t>s</w:t>
              </w:r>
            </w:ins>
            <w:ins w:id="18" w:author="Samsung" w:date="2023-01-16T15:26:00Z">
              <w:r w:rsidR="00B630CA">
                <w:rPr>
                  <w:noProof/>
                </w:rPr>
                <w:t xml:space="preserve"> </w:t>
              </w:r>
            </w:ins>
            <w:r>
              <w:rPr>
                <w:noProof/>
              </w:rPr>
              <w:t xml:space="preserve">when it receives </w:t>
            </w:r>
            <w:ins w:id="19" w:author="Lenovo" w:date="2023-01-16T12:46:00Z">
              <w:r w:rsidR="001E2EF9">
                <w:rPr>
                  <w:noProof/>
                </w:rPr>
                <w:t>update request from the SMF to 'decrease' the count for a PDU Session</w:t>
              </w:r>
            </w:ins>
            <w:del w:id="20" w:author="Lenovo" w:date="2023-01-16T12:47:00Z">
              <w:r w:rsidDel="001E2EF9">
                <w:rPr>
                  <w:noProof/>
                </w:rPr>
                <w:delText>MAPDU release</w:delText>
              </w:r>
            </w:del>
            <w:r>
              <w:rPr>
                <w:noProof/>
              </w:rPr>
              <w:t xml:space="preserve"> over single AT.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4E3D64" w:rsidR="00263FE5" w:rsidRDefault="00B630CA" w:rsidP="00B630CA">
            <w:pPr>
              <w:pStyle w:val="CRCoverPage"/>
              <w:spacing w:before="80" w:after="0"/>
              <w:rPr>
                <w:noProof/>
              </w:rPr>
            </w:pPr>
            <w:ins w:id="21" w:author="Samsung" w:date="2023-01-16T15:27:00Z">
              <w:r>
                <w:rPr>
                  <w:noProof/>
                </w:rPr>
                <w:t xml:space="preserve">It may lead to wrong counting of number of established </w:t>
              </w:r>
            </w:ins>
            <w:ins w:id="22" w:author="Samsung" w:date="2023-01-16T15:28:00Z">
              <w:r>
                <w:rPr>
                  <w:noProof/>
                </w:rPr>
                <w:t>PDU session by NSACF</w:t>
              </w:r>
            </w:ins>
            <w:del w:id="23" w:author="Samsung" w:date="2023-01-16T15:28:00Z">
              <w:r w:rsidR="002E7FB4" w:rsidDel="00B630CA">
                <w:rPr>
                  <w:noProof/>
                </w:rPr>
                <w:delText>In</w:delText>
              </w:r>
              <w:r w:rsidR="001715BE" w:rsidDel="00B630CA">
                <w:rPr>
                  <w:noProof/>
                </w:rPr>
                <w:delText>complete</w:delText>
              </w:r>
              <w:r w:rsidR="002E7FB4" w:rsidDel="00B630CA">
                <w:rPr>
                  <w:noProof/>
                </w:rPr>
                <w:delText xml:space="preserve"> specification</w:delText>
              </w:r>
            </w:del>
            <w:ins w:id="24" w:author="Lenovo" w:date="2023-01-16T12:47:00Z">
              <w:r w:rsidR="001E2EF9">
                <w:rPr>
                  <w:noProof/>
                </w:rPr>
                <w:t>.</w:t>
              </w:r>
            </w:ins>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82E75F" w:rsidR="0004506A" w:rsidRDefault="006576FA" w:rsidP="00B57827">
            <w:pPr>
              <w:pStyle w:val="CRCoverPage"/>
              <w:spacing w:after="0"/>
              <w:rPr>
                <w:noProof/>
              </w:rPr>
            </w:pPr>
            <w:r>
              <w:rPr>
                <w:lang w:eastAsia="zh-CN"/>
              </w:rPr>
              <w:t>4.2.11.4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E2AC20" w:rsidR="0004506A" w:rsidRDefault="009A52CA" w:rsidP="0004506A">
            <w:pPr>
              <w:pStyle w:val="CRCoverPage"/>
              <w:spacing w:after="0"/>
              <w:ind w:left="99"/>
              <w:rPr>
                <w:noProof/>
              </w:rPr>
            </w:pPr>
            <w:r>
              <w:rPr>
                <w:noProof/>
              </w:rPr>
              <w:t>TS</w:t>
            </w:r>
            <w:r w:rsidR="002E7FB4">
              <w:rPr>
                <w:noProof/>
              </w:rPr>
              <w:t>/TR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25" w:name="_Toc20203939"/>
      <w:bookmarkStart w:id="26" w:name="_Toc27894624"/>
      <w:bookmarkStart w:id="27" w:name="_Toc36191691"/>
      <w:bookmarkStart w:id="28" w:name="_Toc45192777"/>
      <w:bookmarkStart w:id="29" w:name="_Toc47592409"/>
      <w:bookmarkStart w:id="30" w:name="_Toc51834490"/>
      <w:bookmarkStart w:id="31" w:name="_Toc83303923"/>
      <w:r>
        <w:rPr>
          <w:color w:val="FF0000"/>
        </w:rPr>
        <w:lastRenderedPageBreak/>
        <w:t xml:space="preserve">* * * Start of Changes * * * </w:t>
      </w:r>
    </w:p>
    <w:p w14:paraId="3B280944" w14:textId="77777777" w:rsidR="000D4B19" w:rsidRDefault="000D4B19" w:rsidP="000D4B19">
      <w:pPr>
        <w:pStyle w:val="Heading4"/>
      </w:pPr>
      <w:bookmarkStart w:id="32" w:name="_Toc122443150"/>
      <w:bookmarkStart w:id="33" w:name="_Toc114665361"/>
      <w:bookmarkStart w:id="34" w:name="_Toc106188081"/>
      <w:bookmarkStart w:id="35" w:name="_Toc20204400"/>
      <w:bookmarkStart w:id="36" w:name="_Toc27895099"/>
      <w:bookmarkStart w:id="37" w:name="_Toc36192192"/>
      <w:bookmarkStart w:id="38" w:name="_Toc45193305"/>
      <w:bookmarkStart w:id="39" w:name="_Toc47592937"/>
      <w:bookmarkStart w:id="40" w:name="_Toc51835024"/>
      <w:bookmarkStart w:id="41" w:name="_Toc122443724"/>
      <w:bookmarkEnd w:id="25"/>
      <w:bookmarkEnd w:id="26"/>
      <w:bookmarkEnd w:id="27"/>
      <w:bookmarkEnd w:id="28"/>
      <w:bookmarkEnd w:id="29"/>
      <w:bookmarkEnd w:id="30"/>
      <w:bookmarkEnd w:id="31"/>
      <w:r>
        <w:t>4.2.11.4</w:t>
      </w:r>
      <w:r>
        <w:tab/>
        <w:t>Number of PDU Sessions per network slice availability check and update procedure</w:t>
      </w:r>
    </w:p>
    <w:p w14:paraId="09F83F83" w14:textId="7E29B553" w:rsidR="000D4B19" w:rsidRDefault="000D4B19" w:rsidP="000D4B19">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13A934D9" w14:textId="77777777" w:rsidR="000D4B19" w:rsidRDefault="000D4B19" w:rsidP="000D4B19">
      <w:pPr>
        <w:pStyle w:val="NO"/>
      </w:pPr>
      <w:r>
        <w:t>NOTE 1:</w:t>
      </w:r>
      <w:r>
        <w:tab/>
        <w:t>EAC mode is not applicable for Number of PDU Sessions per network slice availability check and update procedure.</w:t>
      </w:r>
    </w:p>
    <w:p w14:paraId="5D5D1B68" w14:textId="77777777" w:rsidR="000D4B19" w:rsidRDefault="000D4B19" w:rsidP="000D4B19">
      <w:pPr>
        <w:pStyle w:val="TH"/>
      </w:pPr>
      <w:r>
        <w:object w:dxaOrig="9552" w:dyaOrig="5240" w14:anchorId="4B8EAA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85pt;height:261.3pt" o:ole="">
            <v:imagedata r:id="rId13" o:title=""/>
          </v:shape>
          <o:OLEObject Type="Embed" ProgID="Word.Picture.8" ShapeID="_x0000_i1025" DrawAspect="Content" ObjectID="_1735464214" r:id="rId14"/>
        </w:object>
      </w:r>
    </w:p>
    <w:p w14:paraId="57F155EC" w14:textId="77777777" w:rsidR="000D4B19" w:rsidRDefault="000D4B19" w:rsidP="000D4B19">
      <w:pPr>
        <w:pStyle w:val="TF"/>
      </w:pPr>
      <w:r>
        <w:t>Figure 4.2.11.4-1: Number of PDU Sessions per network slice availability check and update procedure</w:t>
      </w:r>
    </w:p>
    <w:p w14:paraId="607A2336" w14:textId="77777777" w:rsidR="000D4B19" w:rsidRDefault="000D4B19" w:rsidP="000D4B19">
      <w:pPr>
        <w:pStyle w:val="B1"/>
      </w:pPr>
      <w:r>
        <w:t>1.</w:t>
      </w:r>
      <w:r>
        <w:tab/>
        <w:t>If the SMF is not aware of which NSACF to communicate, the SMF performs NSACF discovery as described in clause 6.3.22 of TS 23.501 [2] and in clause 5.2.7.3.2. The SMF anchoring the PDU session triggers the Number of PDU Sessions per network slice availability check and update procedure for the network slices that are subject to NSAC at the beginning of a PDU Session Establishment procedure (clause 4.3.2.2.1 and clause 4.3.2.2.2) only for new PDU Sessions to be established and as a last step of successful PDU Session Release procedure (clause 4.3.4.2 and clause 4.3.4.3).</w:t>
      </w:r>
    </w:p>
    <w:p w14:paraId="48A5BEB6" w14:textId="77777777" w:rsidR="000D4B19" w:rsidRDefault="000D4B19" w:rsidP="000D4B19">
      <w:pPr>
        <w:pStyle w:val="NO"/>
      </w:pPr>
      <w:r>
        <w:t>NOTE 2:</w:t>
      </w:r>
      <w:r>
        <w:tab/>
        <w:t>SMFs handling PDU sessions associated with UE Request Type "Existing PDU Session" for intra access handover purposes do not interact with the NSACF.</w:t>
      </w:r>
    </w:p>
    <w:p w14:paraId="19921BC5" w14:textId="77777777" w:rsidR="000D4B19" w:rsidRDefault="000D4B19" w:rsidP="000D4B19">
      <w:pPr>
        <w:pStyle w:val="B1"/>
      </w:pPr>
      <w:r>
        <w:t>2.</w:t>
      </w:r>
      <w:r>
        <w:tab/>
        <w:t>The SMF anchoring the PDU session sends Nnsacf_NSAC_NumOfPDUsUpdate_Request message to the NSACF. The SMF includes in the message the UE-ID, the PDU session ID, S-NSSAI for which the number of PDU Sessions per network slice update is required, Access Type and the update flag. The update flag may include one of the following values:</w:t>
      </w:r>
    </w:p>
    <w:p w14:paraId="15400B44" w14:textId="77777777" w:rsidR="000D4B19" w:rsidRDefault="000D4B19" w:rsidP="000D4B19">
      <w:pPr>
        <w:pStyle w:val="B1"/>
      </w:pPr>
      <w:r>
        <w:t>-</w:t>
      </w:r>
      <w:r>
        <w:tab/>
        <w:t>'increase' which indicates that the number of PDUs established on the S-NSSAI is to be increased when the procedure is triggered at the beginning of PDU Session Establishment procedure or when a new user plane leg is to be established for an MA PDU Session;</w:t>
      </w:r>
    </w:p>
    <w:p w14:paraId="54FCFA1B" w14:textId="019D78F0" w:rsidR="000D4B19" w:rsidRDefault="000D4B19" w:rsidP="000D4B19">
      <w:pPr>
        <w:pStyle w:val="B1"/>
      </w:pPr>
      <w:r>
        <w:t>-</w:t>
      </w:r>
      <w:r>
        <w:tab/>
        <w:t>'decrease' which indicates that the number of PDU Sessions on the S-NSSAI is to be decreased when the procedure is triggered at the end of PDU Sessions Release procedure or when an existing user plane leg is to be released for an MA PDU Session</w:t>
      </w:r>
      <w:ins w:id="42" w:author="Samsung" w:date="2023-01-17T12:06:00Z">
        <w:r w:rsidR="00B165C4">
          <w:t xml:space="preserve">. </w:t>
        </w:r>
        <w:r w:rsidR="00B165C4" w:rsidRPr="00B165C4">
          <w:t>Upon PDU Session Establishment failure, when the SMF has increased the number of PDU Sessions but PDU Session couldn’t be establish successfully, the SMF also indicates 'decrease' for the failed PDU Session establishment.</w:t>
        </w:r>
      </w:ins>
      <w:r>
        <w:t>; or</w:t>
      </w:r>
    </w:p>
    <w:p w14:paraId="0813C5D0" w14:textId="77777777" w:rsidR="000D4B19" w:rsidRDefault="000D4B19" w:rsidP="000D4B19">
      <w:pPr>
        <w:pStyle w:val="B1"/>
      </w:pPr>
      <w:r>
        <w:lastRenderedPageBreak/>
        <w:t>-</w:t>
      </w:r>
      <w:r>
        <w:tab/>
        <w:t>'update' which indicates that for existing PDU Session the Access Type is to be replaced with a new Access Type during inter access mobility.</w:t>
      </w:r>
    </w:p>
    <w:p w14:paraId="79987488" w14:textId="77777777" w:rsidR="000D4B19" w:rsidRDefault="000D4B19" w:rsidP="000D4B19">
      <w:pPr>
        <w:pStyle w:val="NO"/>
      </w:pPr>
      <w:r>
        <w:t>NOTE 3:</w:t>
      </w:r>
      <w:r>
        <w:tab/>
        <w:t>For SSC mode 3 PDU session, the SMF of the new PDU Session invokes the NSACF to increase the number of PDU Session and adds the new PDU session ID in the NSACF. When the old PDU session is released the SMF of the old PDU session invokes the NSACF to decrease the number of PDU Session and remove the old PDU session ID in the NSACF.</w:t>
      </w:r>
    </w:p>
    <w:p w14:paraId="68BB798B" w14:textId="77777777" w:rsidR="000D4B19" w:rsidRDefault="000D4B19" w:rsidP="000D4B19">
      <w:pPr>
        <w:pStyle w:val="NO"/>
      </w:pPr>
      <w:r>
        <w:t>NOTE 4:</w:t>
      </w:r>
      <w:r>
        <w:tab/>
        <w:t>An SMF anchoring an IPv6 Multi-homed PDU session does not invoke NSACF for an S-NSSAI subject to NSAC when the PDU session replaces an existing anchor according to clause 4.3.5.3.</w:t>
      </w:r>
    </w:p>
    <w:p w14:paraId="7B32B850" w14:textId="77777777" w:rsidR="000D4B19" w:rsidRDefault="000D4B19" w:rsidP="000D4B19">
      <w:pPr>
        <w:pStyle w:val="B1"/>
      </w:pPr>
      <w:r>
        <w:t>3.</w:t>
      </w:r>
      <w:r>
        <w:tab/>
        <w:t>The NSACF updates the current number of PDU Sessions established on the S-NSSAI, i.e. increase or decrease the number of PDU Sessions per network slice based on the information provided by the anchor SMF in the update flag parameter.</w:t>
      </w:r>
    </w:p>
    <w:p w14:paraId="63D5C7B3" w14:textId="77777777" w:rsidR="000D4B19" w:rsidRDefault="000D4B19" w:rsidP="000D4B19">
      <w:pPr>
        <w:pStyle w:val="B1"/>
      </w:pPr>
      <w:r>
        <w:tab/>
        <w:t>If the update flag parameter from the SMF anchoring the PDU session indicates increase value and the maximum number of PDU Sessions established on the S-NSSAI has already been reached, then the NSACF returns a result parameter indicating that the maximum number of PDU Sessions per network slice has been reached. If the maximum number of PDU Sessions established on the S-NSSAI has not been reached, the NSACF checks the UE ID. If the UE ID is located, the NSACF, stores the PDU Session ID and the Access Type and increases the number of PDU Sessions for that S-NSSAI. If the NSACF did not locate the UE ID, it creates an entry for the UE ID, stores the PDU Session ID and Access Type and increases the number of PDU Sessions for that S-NSSAI.</w:t>
      </w:r>
    </w:p>
    <w:p w14:paraId="1B5B1AEF" w14:textId="1320AC04" w:rsidR="000D4B19" w:rsidRDefault="000D4B19" w:rsidP="000D4B19">
      <w:pPr>
        <w:pStyle w:val="B1"/>
      </w:pPr>
      <w:r>
        <w:tab/>
        <w:t xml:space="preserve">If the update flag parameter from the SMF anchoring the PDU session indicates decrease value, the current number of PDU Sessions per S-NSSAI, the NSACF locates the UE ID and decreases the number of PDU Sessions for that S-NSSAI and </w:t>
      </w:r>
      <w:ins w:id="43" w:author="Samsung" w:date="2023-01-08T21:09:00Z">
        <w:r w:rsidR="00A35DE6">
          <w:t>removes</w:t>
        </w:r>
      </w:ins>
      <w:del w:id="44" w:author="Samsung" w:date="2023-01-08T21:09:00Z">
        <w:r w:rsidDel="00A35DE6">
          <w:delText>its</w:delText>
        </w:r>
      </w:del>
      <w:ins w:id="45" w:author="Samsung" w:date="2023-01-08T21:09:00Z">
        <w:r w:rsidR="00A35DE6">
          <w:t xml:space="preserve"> the</w:t>
        </w:r>
      </w:ins>
      <w:r>
        <w:t xml:space="preserve"> related PDU Session ID</w:t>
      </w:r>
      <w:ins w:id="46" w:author="Samsung" w:date="2023-01-08T21:09:00Z">
        <w:r w:rsidR="00A35DE6">
          <w:t xml:space="preserve"> entry</w:t>
        </w:r>
      </w:ins>
      <w:r>
        <w:t>. If the UE ID has no more PDU sessions, after the decrease, the NSACF removes the UE ID entry.</w:t>
      </w:r>
    </w:p>
    <w:p w14:paraId="112514CD" w14:textId="77777777" w:rsidR="000D4B19" w:rsidRDefault="000D4B19" w:rsidP="000D4B19">
      <w:pPr>
        <w:pStyle w:val="B1"/>
      </w:pPr>
      <w:r>
        <w:tab/>
        <w:t>If the update flag parameter from the SMF anchoring the PDU session indicates update value, the NSACF locates the existing entry with UE ID and PDU Session ID and replaces the Access Type in the existing entry.</w:t>
      </w:r>
    </w:p>
    <w:p w14:paraId="569BA502" w14:textId="77777777" w:rsidR="000D4B19" w:rsidRDefault="000D4B19" w:rsidP="000D4B19">
      <w:pPr>
        <w:pStyle w:val="B1"/>
      </w:pPr>
      <w:r>
        <w:tab/>
        <w:t>The NSACF takes the Access Type parameter into account for increasing and decreasing the number of PDU Sessions per S-NSSAI as described in clause 5.15.11.2 of TS 23.501 [2]. For MA PDU Session, if the SMF received information that the UE is registered over both accesses, the SMF provides multiple Access Types to the NSACF. If the NSACF receives a request containing multiple Access Types, the NSACF provides a Result indication for each Access Type.</w:t>
      </w:r>
    </w:p>
    <w:p w14:paraId="2C1621D5" w14:textId="77777777" w:rsidR="000D4B19" w:rsidRDefault="000D4B19" w:rsidP="000D4B19">
      <w:pPr>
        <w:pStyle w:val="B1"/>
      </w:pPr>
      <w:r>
        <w:t>4.</w:t>
      </w:r>
      <w:r>
        <w:tab/>
        <w:t>The NSACF acknowledges the update to the anchor SMF with Nnsacf_NSAC_NumOfPDUsUpdate_Response message including a Result indication. If the NSACF returns a Result indication including 'maximum number of PDU Sessions per S-NSSAI reached', the SMF rejects the PDU Session establishment request with reject cause set to 'maximum number of PDU Sessions per S-NSSAI reached' and optionally a back-off timer and the Access Type.</w:t>
      </w:r>
    </w:p>
    <w:p w14:paraId="681CB5A1" w14:textId="6B534EDD" w:rsidR="000D4B19" w:rsidRDefault="000D4B19" w:rsidP="000D4B19">
      <w:pPr>
        <w:pStyle w:val="B1"/>
      </w:pPr>
      <w:r>
        <w:tab/>
        <w:t>For MA PDU Session</w:t>
      </w:r>
      <w:ins w:id="47" w:author="Samsung" w:date="2023-01-08T21:09:00Z">
        <w:r w:rsidR="00247D5D">
          <w:t xml:space="preserve"> Establishment</w:t>
        </w:r>
      </w:ins>
      <w:r>
        <w:t>, the NSACF may accept the MA PDU Session and may provide to the SMF a Result indicating 'maximum number of PDU Sessions per S-NSSAI reached' or 'maximum number of PDU Sessions per S-NSSAI not reached' associated with an Access Type. If the NSACF indicates a failure that is associated with the Access Type over which the UE sent the MA PDU Session Establishment Request, the SMF sends to the UE a PDU Session Establishment Reject with a Result indication including 'maximum number of PDU Sessions per S-NSSAI reached' ,optionally a back-off timer and the Access Type. When the SMF rejects the MA PDU Session, the SMF sets the Access Type parameter as follows:</w:t>
      </w:r>
    </w:p>
    <w:p w14:paraId="3070C5BE" w14:textId="77777777" w:rsidR="000D4B19" w:rsidRDefault="000D4B19" w:rsidP="000D4B19">
      <w:pPr>
        <w:pStyle w:val="B2"/>
      </w:pPr>
      <w:r>
        <w:t>-</w:t>
      </w:r>
      <w:r>
        <w:tab/>
        <w:t>If the UE is registered via both accesses and:</w:t>
      </w:r>
    </w:p>
    <w:p w14:paraId="715EE535" w14:textId="77777777" w:rsidR="000D4B19" w:rsidRDefault="000D4B19" w:rsidP="000D4B19">
      <w:pPr>
        <w:pStyle w:val="B3"/>
      </w:pPr>
      <w:r>
        <w:t>-</w:t>
      </w:r>
      <w:r>
        <w:tab/>
        <w:t>If the NSACF indicates failure for both accesses, the Access Type indicates both accesses;</w:t>
      </w:r>
    </w:p>
    <w:p w14:paraId="608C24A1" w14:textId="77777777" w:rsidR="000D4B19" w:rsidRDefault="000D4B19" w:rsidP="000D4B19">
      <w:pPr>
        <w:pStyle w:val="B3"/>
      </w:pPr>
      <w:r>
        <w:t>-</w:t>
      </w:r>
      <w:r>
        <w:tab/>
        <w:t>If the NSACF indicates failure for the access over which the MA PDU Session Establishment Request is received, the Access Type indicates the access over which the MA PDU Session Request is received.</w:t>
      </w:r>
    </w:p>
    <w:p w14:paraId="7B66106C" w14:textId="77777777" w:rsidR="000D4B19" w:rsidRDefault="000D4B19" w:rsidP="000D4B19">
      <w:pPr>
        <w:pStyle w:val="NO"/>
      </w:pPr>
      <w:r>
        <w:t>NOTE 5:</w:t>
      </w:r>
      <w:r>
        <w:tab/>
        <w:t>If the UE is registered in both accesses and the NSACF indicates failure for the access different from the access over which the MA PDU Session Establishment Request is received, the SMF accepts the MA PDU Session Request and does not provide back-off timer to the UE.</w:t>
      </w:r>
    </w:p>
    <w:p w14:paraId="1590FA92" w14:textId="77777777" w:rsidR="000D4B19" w:rsidRDefault="000D4B19" w:rsidP="000D4B19">
      <w:pPr>
        <w:pStyle w:val="B2"/>
      </w:pPr>
      <w:r>
        <w:t>-</w:t>
      </w:r>
      <w:r>
        <w:tab/>
        <w:t>If the UE is registered via a single access, the Access Type indicates the access over which the MA PDU Session Request is received.</w:t>
      </w:r>
    </w:p>
    <w:p w14:paraId="7D2874C7" w14:textId="77777777" w:rsidR="00B630CA" w:rsidRDefault="000D4B19" w:rsidP="00B630CA">
      <w:pPr>
        <w:pStyle w:val="B1"/>
      </w:pPr>
      <w:r>
        <w:lastRenderedPageBreak/>
        <w:tab/>
        <w:t>If the UE receives back-off timer, the UE shall not request the establishment of user-plane resources on the restricted Access Type until the back-off timer expires. The UE may request a PDU Session via the Access Type which is not restricted.</w:t>
      </w:r>
      <w:r w:rsidR="00B630CA" w:rsidRPr="00B630CA">
        <w:t xml:space="preserve"> </w:t>
      </w:r>
    </w:p>
    <w:p w14:paraId="09A93C23" w14:textId="3952D58C" w:rsidR="00B630CA" w:rsidRDefault="00B630CA" w:rsidP="00B630CA">
      <w:pPr>
        <w:pStyle w:val="B1"/>
      </w:pPr>
      <w:r>
        <w:tab/>
      </w:r>
      <w:ins w:id="48" w:author="Samsung" w:date="2023-01-16T15:33:00Z">
        <w:r w:rsidRPr="00B630CA">
          <w:t xml:space="preserve">For MA PDU Session Release over single Access Type, the NSACF locates the existing entry with PDU Session ID and </w:t>
        </w:r>
        <w:r>
          <w:t>if fou</w:t>
        </w:r>
        <w:r w:rsidR="00FC431B">
          <w:t xml:space="preserve">nds the entry with both Access </w:t>
        </w:r>
      </w:ins>
      <w:ins w:id="49" w:author="Samsung" w:date="2023-01-16T15:35:00Z">
        <w:r w:rsidR="00FC431B">
          <w:t>T</w:t>
        </w:r>
      </w:ins>
      <w:ins w:id="50" w:author="Samsung" w:date="2023-01-16T15:33:00Z">
        <w:r>
          <w:t xml:space="preserve">ype then it </w:t>
        </w:r>
        <w:r w:rsidRPr="00B630CA">
          <w:t xml:space="preserve">removes only the </w:t>
        </w:r>
      </w:ins>
      <w:ins w:id="51" w:author="Samsung" w:date="2023-01-16T15:34:00Z">
        <w:r>
          <w:t xml:space="preserve">received </w:t>
        </w:r>
      </w:ins>
      <w:ins w:id="52" w:author="Samsung" w:date="2023-01-16T15:33:00Z">
        <w:r w:rsidRPr="00B630CA">
          <w:t xml:space="preserve">Access Type </w:t>
        </w:r>
      </w:ins>
      <w:ins w:id="53" w:author="Samsung" w:date="2023-01-16T15:35:00Z">
        <w:r w:rsidR="00EA40E2">
          <w:t xml:space="preserve">entry </w:t>
        </w:r>
      </w:ins>
      <w:ins w:id="54" w:author="Samsung" w:date="2023-01-16T15:33:00Z">
        <w:r w:rsidRPr="00B630CA">
          <w:t>while keeping the PDU Session ID</w:t>
        </w:r>
      </w:ins>
      <w:r>
        <w:t>.</w:t>
      </w:r>
    </w:p>
    <w:p w14:paraId="1A586105" w14:textId="5DE173B0" w:rsidR="000D4B19" w:rsidRDefault="000D4B19" w:rsidP="006B476C">
      <w:pPr>
        <w:pStyle w:val="B1"/>
      </w:pPr>
      <w:r>
        <w:tab/>
      </w:r>
      <w:del w:id="55" w:author="Samsung" w:date="2023-01-17T12:06:00Z">
        <w:r w:rsidDel="00B165C4">
          <w:delText>In the case of a PDU Session Establishment failure</w:delText>
        </w:r>
        <w:r w:rsidR="000115EE" w:rsidDel="00B165C4">
          <w:rPr>
            <w:rStyle w:val="CommentReference"/>
          </w:rPr>
          <w:commentReference w:id="56"/>
        </w:r>
        <w:r w:rsidDel="00B165C4">
          <w:delText>, the anchor SMF triggers another request to the NSACF with the update flag parameter equal to decrease in order to re-adjust back the PDU Session counter in the NSACF.</w:delText>
        </w:r>
      </w:del>
    </w:p>
    <w:bookmarkEnd w:id="32"/>
    <w:bookmarkEnd w:id="33"/>
    <w:bookmarkEnd w:id="34"/>
    <w:bookmarkEnd w:id="35"/>
    <w:bookmarkEnd w:id="36"/>
    <w:bookmarkEnd w:id="37"/>
    <w:bookmarkEnd w:id="38"/>
    <w:bookmarkEnd w:id="39"/>
    <w:bookmarkEnd w:id="40"/>
    <w:bookmarkEnd w:id="41"/>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6" w:author="Lenovo" w:date="2023-01-16T12:42:00Z" w:initials="GV">
    <w:p w14:paraId="510E6854" w14:textId="78FAA082" w:rsidR="000115EE" w:rsidRDefault="000115EE">
      <w:pPr>
        <w:pStyle w:val="CommentText"/>
      </w:pPr>
      <w:r>
        <w:t xml:space="preserve">Update sent from SMF to NSACF for </w:t>
      </w:r>
      <w:r>
        <w:rPr>
          <w:rStyle w:val="CommentReference"/>
        </w:rPr>
        <w:annotationRef/>
      </w:r>
      <w:r>
        <w:t xml:space="preserve">PDU Session release is captured in step 2. Therefore, it superfluous here.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10E685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C4A4" w16cex:dateUtc="2023-01-16T11: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0E6854" w16cid:durableId="276FC4A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3A8270" w14:textId="77777777" w:rsidR="00B44733" w:rsidRDefault="00B44733">
      <w:r>
        <w:separator/>
      </w:r>
    </w:p>
  </w:endnote>
  <w:endnote w:type="continuationSeparator" w:id="0">
    <w:p w14:paraId="6671770C" w14:textId="77777777" w:rsidR="00B44733" w:rsidRDefault="00B44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C82CA8" w14:textId="77777777" w:rsidR="00B44733" w:rsidRDefault="00B44733">
      <w:r>
        <w:separator/>
      </w:r>
    </w:p>
  </w:footnote>
  <w:footnote w:type="continuationSeparator" w:id="0">
    <w:p w14:paraId="05081F0A" w14:textId="77777777" w:rsidR="00B44733" w:rsidRDefault="00B447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6E"/>
    <w:rsid w:val="000003AF"/>
    <w:rsid w:val="00000602"/>
    <w:rsid w:val="0000198D"/>
    <w:rsid w:val="00003598"/>
    <w:rsid w:val="0000359B"/>
    <w:rsid w:val="0000499F"/>
    <w:rsid w:val="00010AC0"/>
    <w:rsid w:val="000115EE"/>
    <w:rsid w:val="00013DAB"/>
    <w:rsid w:val="00013F70"/>
    <w:rsid w:val="00014580"/>
    <w:rsid w:val="000151DD"/>
    <w:rsid w:val="000221FC"/>
    <w:rsid w:val="00022964"/>
    <w:rsid w:val="00022E4A"/>
    <w:rsid w:val="00023DEE"/>
    <w:rsid w:val="00025059"/>
    <w:rsid w:val="00027251"/>
    <w:rsid w:val="000277C4"/>
    <w:rsid w:val="00031426"/>
    <w:rsid w:val="000323AA"/>
    <w:rsid w:val="00034E54"/>
    <w:rsid w:val="00036329"/>
    <w:rsid w:val="00037C5B"/>
    <w:rsid w:val="0004132B"/>
    <w:rsid w:val="000414F7"/>
    <w:rsid w:val="00043060"/>
    <w:rsid w:val="0004506A"/>
    <w:rsid w:val="000452C8"/>
    <w:rsid w:val="00046449"/>
    <w:rsid w:val="00052214"/>
    <w:rsid w:val="00053A8B"/>
    <w:rsid w:val="0005736E"/>
    <w:rsid w:val="0006078A"/>
    <w:rsid w:val="00062097"/>
    <w:rsid w:val="0006411D"/>
    <w:rsid w:val="000734EE"/>
    <w:rsid w:val="00074DDC"/>
    <w:rsid w:val="000751FA"/>
    <w:rsid w:val="00075E1F"/>
    <w:rsid w:val="00077798"/>
    <w:rsid w:val="000778D9"/>
    <w:rsid w:val="000820A6"/>
    <w:rsid w:val="00083BAE"/>
    <w:rsid w:val="0008466C"/>
    <w:rsid w:val="00084A5F"/>
    <w:rsid w:val="00085842"/>
    <w:rsid w:val="0008628E"/>
    <w:rsid w:val="00086D0C"/>
    <w:rsid w:val="00086F70"/>
    <w:rsid w:val="00090042"/>
    <w:rsid w:val="00091375"/>
    <w:rsid w:val="00092495"/>
    <w:rsid w:val="00092A72"/>
    <w:rsid w:val="000947A2"/>
    <w:rsid w:val="0009555B"/>
    <w:rsid w:val="00097A9D"/>
    <w:rsid w:val="00097EC2"/>
    <w:rsid w:val="000A164F"/>
    <w:rsid w:val="000A18FD"/>
    <w:rsid w:val="000A2E43"/>
    <w:rsid w:val="000A401C"/>
    <w:rsid w:val="000A4EB9"/>
    <w:rsid w:val="000A5903"/>
    <w:rsid w:val="000A6394"/>
    <w:rsid w:val="000A64E5"/>
    <w:rsid w:val="000A6B8F"/>
    <w:rsid w:val="000B0A14"/>
    <w:rsid w:val="000B1779"/>
    <w:rsid w:val="000B1F63"/>
    <w:rsid w:val="000B354E"/>
    <w:rsid w:val="000B7790"/>
    <w:rsid w:val="000B7FED"/>
    <w:rsid w:val="000C0033"/>
    <w:rsid w:val="000C038A"/>
    <w:rsid w:val="000C3C62"/>
    <w:rsid w:val="000C6598"/>
    <w:rsid w:val="000C7E56"/>
    <w:rsid w:val="000D0C96"/>
    <w:rsid w:val="000D27AB"/>
    <w:rsid w:val="000D27C1"/>
    <w:rsid w:val="000D3EEE"/>
    <w:rsid w:val="000D44B3"/>
    <w:rsid w:val="000D4B19"/>
    <w:rsid w:val="000D5177"/>
    <w:rsid w:val="000D56E1"/>
    <w:rsid w:val="000D5CC0"/>
    <w:rsid w:val="000E0E0A"/>
    <w:rsid w:val="000E44A8"/>
    <w:rsid w:val="000E4C67"/>
    <w:rsid w:val="000E5B39"/>
    <w:rsid w:val="000E6D8C"/>
    <w:rsid w:val="000E7F10"/>
    <w:rsid w:val="000F01F6"/>
    <w:rsid w:val="000F26FD"/>
    <w:rsid w:val="000F5037"/>
    <w:rsid w:val="000F7990"/>
    <w:rsid w:val="001018E5"/>
    <w:rsid w:val="00103E4B"/>
    <w:rsid w:val="00105C3B"/>
    <w:rsid w:val="001060C3"/>
    <w:rsid w:val="00106CB3"/>
    <w:rsid w:val="00111A50"/>
    <w:rsid w:val="00112CC9"/>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3967"/>
    <w:rsid w:val="001350F0"/>
    <w:rsid w:val="0013697F"/>
    <w:rsid w:val="0014531F"/>
    <w:rsid w:val="00145D43"/>
    <w:rsid w:val="00146E51"/>
    <w:rsid w:val="00147039"/>
    <w:rsid w:val="00150AE3"/>
    <w:rsid w:val="00152487"/>
    <w:rsid w:val="00152882"/>
    <w:rsid w:val="00153A22"/>
    <w:rsid w:val="00154B0B"/>
    <w:rsid w:val="00154FCE"/>
    <w:rsid w:val="00155641"/>
    <w:rsid w:val="00155D22"/>
    <w:rsid w:val="001567B6"/>
    <w:rsid w:val="0016009E"/>
    <w:rsid w:val="00160A27"/>
    <w:rsid w:val="001615FB"/>
    <w:rsid w:val="00161BD0"/>
    <w:rsid w:val="001635B8"/>
    <w:rsid w:val="00163D28"/>
    <w:rsid w:val="001655F2"/>
    <w:rsid w:val="00166AC6"/>
    <w:rsid w:val="001715BE"/>
    <w:rsid w:val="0017272F"/>
    <w:rsid w:val="00173570"/>
    <w:rsid w:val="001746E3"/>
    <w:rsid w:val="0018017C"/>
    <w:rsid w:val="0018042B"/>
    <w:rsid w:val="00183110"/>
    <w:rsid w:val="001874CA"/>
    <w:rsid w:val="00187B75"/>
    <w:rsid w:val="00187D4B"/>
    <w:rsid w:val="00192C46"/>
    <w:rsid w:val="00192DCD"/>
    <w:rsid w:val="00194F7F"/>
    <w:rsid w:val="00195023"/>
    <w:rsid w:val="001A03AC"/>
    <w:rsid w:val="001A08B3"/>
    <w:rsid w:val="001A10CD"/>
    <w:rsid w:val="001A25A8"/>
    <w:rsid w:val="001A3435"/>
    <w:rsid w:val="001A573F"/>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66E7"/>
    <w:rsid w:val="001C673B"/>
    <w:rsid w:val="001C6F17"/>
    <w:rsid w:val="001D0331"/>
    <w:rsid w:val="001D310C"/>
    <w:rsid w:val="001D55CF"/>
    <w:rsid w:val="001D6DE3"/>
    <w:rsid w:val="001D6E0A"/>
    <w:rsid w:val="001D6FB3"/>
    <w:rsid w:val="001E0E65"/>
    <w:rsid w:val="001E21F4"/>
    <w:rsid w:val="001E2EF9"/>
    <w:rsid w:val="001E41F3"/>
    <w:rsid w:val="001E5C0D"/>
    <w:rsid w:val="001E7365"/>
    <w:rsid w:val="001E7DE8"/>
    <w:rsid w:val="001F1DF9"/>
    <w:rsid w:val="001F1F52"/>
    <w:rsid w:val="001F2503"/>
    <w:rsid w:val="001F3873"/>
    <w:rsid w:val="001F3D2C"/>
    <w:rsid w:val="001F4948"/>
    <w:rsid w:val="001F742A"/>
    <w:rsid w:val="001F7EC6"/>
    <w:rsid w:val="002003AA"/>
    <w:rsid w:val="00203A1E"/>
    <w:rsid w:val="00203C5B"/>
    <w:rsid w:val="002076B2"/>
    <w:rsid w:val="00210447"/>
    <w:rsid w:val="002119B7"/>
    <w:rsid w:val="0021220D"/>
    <w:rsid w:val="002177C4"/>
    <w:rsid w:val="002213BA"/>
    <w:rsid w:val="0022211D"/>
    <w:rsid w:val="00223438"/>
    <w:rsid w:val="00223BD2"/>
    <w:rsid w:val="00224561"/>
    <w:rsid w:val="00224712"/>
    <w:rsid w:val="002247CB"/>
    <w:rsid w:val="00224BDF"/>
    <w:rsid w:val="002251A0"/>
    <w:rsid w:val="00225E5E"/>
    <w:rsid w:val="002266A1"/>
    <w:rsid w:val="00227FA0"/>
    <w:rsid w:val="00234D4A"/>
    <w:rsid w:val="00235661"/>
    <w:rsid w:val="002416B6"/>
    <w:rsid w:val="00243DCA"/>
    <w:rsid w:val="0024455F"/>
    <w:rsid w:val="0024793D"/>
    <w:rsid w:val="00247D5D"/>
    <w:rsid w:val="002517FF"/>
    <w:rsid w:val="00251B33"/>
    <w:rsid w:val="00251FE1"/>
    <w:rsid w:val="00255877"/>
    <w:rsid w:val="00255EE2"/>
    <w:rsid w:val="00256E8D"/>
    <w:rsid w:val="00256FC8"/>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D12"/>
    <w:rsid w:val="00277345"/>
    <w:rsid w:val="002817CD"/>
    <w:rsid w:val="002837CB"/>
    <w:rsid w:val="002837FD"/>
    <w:rsid w:val="00284FEB"/>
    <w:rsid w:val="002860C4"/>
    <w:rsid w:val="002868BB"/>
    <w:rsid w:val="00290AA0"/>
    <w:rsid w:val="0029100E"/>
    <w:rsid w:val="00291BC2"/>
    <w:rsid w:val="00291D8D"/>
    <w:rsid w:val="00291EB2"/>
    <w:rsid w:val="00294272"/>
    <w:rsid w:val="0029468C"/>
    <w:rsid w:val="00297C3E"/>
    <w:rsid w:val="00297DF7"/>
    <w:rsid w:val="00297E72"/>
    <w:rsid w:val="002A271A"/>
    <w:rsid w:val="002A2B56"/>
    <w:rsid w:val="002A3E3D"/>
    <w:rsid w:val="002A7DBA"/>
    <w:rsid w:val="002B5741"/>
    <w:rsid w:val="002B7723"/>
    <w:rsid w:val="002B7814"/>
    <w:rsid w:val="002C0F0B"/>
    <w:rsid w:val="002C2770"/>
    <w:rsid w:val="002C37C4"/>
    <w:rsid w:val="002C4DD7"/>
    <w:rsid w:val="002C7853"/>
    <w:rsid w:val="002C7F4B"/>
    <w:rsid w:val="002D07E2"/>
    <w:rsid w:val="002D76C2"/>
    <w:rsid w:val="002E041A"/>
    <w:rsid w:val="002E0E02"/>
    <w:rsid w:val="002E1F4B"/>
    <w:rsid w:val="002E2856"/>
    <w:rsid w:val="002E472E"/>
    <w:rsid w:val="002E5125"/>
    <w:rsid w:val="002E7FB4"/>
    <w:rsid w:val="002F4DF7"/>
    <w:rsid w:val="002F5C8B"/>
    <w:rsid w:val="002F5EAC"/>
    <w:rsid w:val="002F692C"/>
    <w:rsid w:val="002F7E10"/>
    <w:rsid w:val="003023F2"/>
    <w:rsid w:val="0030257D"/>
    <w:rsid w:val="00305304"/>
    <w:rsid w:val="00305409"/>
    <w:rsid w:val="0031084C"/>
    <w:rsid w:val="003111C0"/>
    <w:rsid w:val="00312AED"/>
    <w:rsid w:val="00312CA5"/>
    <w:rsid w:val="003132EE"/>
    <w:rsid w:val="003204CE"/>
    <w:rsid w:val="00320BC6"/>
    <w:rsid w:val="00320FA2"/>
    <w:rsid w:val="0032111F"/>
    <w:rsid w:val="003216EB"/>
    <w:rsid w:val="00325D30"/>
    <w:rsid w:val="00326090"/>
    <w:rsid w:val="003265C3"/>
    <w:rsid w:val="00335CCA"/>
    <w:rsid w:val="00335F56"/>
    <w:rsid w:val="003364D3"/>
    <w:rsid w:val="0034698D"/>
    <w:rsid w:val="00350057"/>
    <w:rsid w:val="00353825"/>
    <w:rsid w:val="003552AC"/>
    <w:rsid w:val="0035793B"/>
    <w:rsid w:val="003609EF"/>
    <w:rsid w:val="00361829"/>
    <w:rsid w:val="0036231A"/>
    <w:rsid w:val="00365B8E"/>
    <w:rsid w:val="00372F92"/>
    <w:rsid w:val="00374341"/>
    <w:rsid w:val="00374DD4"/>
    <w:rsid w:val="003765E2"/>
    <w:rsid w:val="00381B68"/>
    <w:rsid w:val="00384C63"/>
    <w:rsid w:val="00384C6F"/>
    <w:rsid w:val="00385AF3"/>
    <w:rsid w:val="00387A27"/>
    <w:rsid w:val="003908BC"/>
    <w:rsid w:val="00390A9F"/>
    <w:rsid w:val="00390CCC"/>
    <w:rsid w:val="00392FC7"/>
    <w:rsid w:val="0039479D"/>
    <w:rsid w:val="00395EAD"/>
    <w:rsid w:val="003963FC"/>
    <w:rsid w:val="003967E6"/>
    <w:rsid w:val="003A133A"/>
    <w:rsid w:val="003A183B"/>
    <w:rsid w:val="003A1A60"/>
    <w:rsid w:val="003A27E7"/>
    <w:rsid w:val="003A3949"/>
    <w:rsid w:val="003A3A5D"/>
    <w:rsid w:val="003A567E"/>
    <w:rsid w:val="003A5AC1"/>
    <w:rsid w:val="003B034A"/>
    <w:rsid w:val="003B3745"/>
    <w:rsid w:val="003B53FB"/>
    <w:rsid w:val="003B7568"/>
    <w:rsid w:val="003C1101"/>
    <w:rsid w:val="003C172A"/>
    <w:rsid w:val="003C28DD"/>
    <w:rsid w:val="003C5734"/>
    <w:rsid w:val="003C7137"/>
    <w:rsid w:val="003C7729"/>
    <w:rsid w:val="003D2B78"/>
    <w:rsid w:val="003D5031"/>
    <w:rsid w:val="003D65EA"/>
    <w:rsid w:val="003D66E4"/>
    <w:rsid w:val="003D6DF1"/>
    <w:rsid w:val="003D6E90"/>
    <w:rsid w:val="003E1A36"/>
    <w:rsid w:val="003E3DB0"/>
    <w:rsid w:val="003E4059"/>
    <w:rsid w:val="003E4A9F"/>
    <w:rsid w:val="003E57BF"/>
    <w:rsid w:val="003E6878"/>
    <w:rsid w:val="003E6DF5"/>
    <w:rsid w:val="003E7F5A"/>
    <w:rsid w:val="003F0E97"/>
    <w:rsid w:val="003F3046"/>
    <w:rsid w:val="003F35B8"/>
    <w:rsid w:val="00400B50"/>
    <w:rsid w:val="00401B6F"/>
    <w:rsid w:val="004031EA"/>
    <w:rsid w:val="00406372"/>
    <w:rsid w:val="004069C1"/>
    <w:rsid w:val="004076AE"/>
    <w:rsid w:val="00410371"/>
    <w:rsid w:val="0041152F"/>
    <w:rsid w:val="0042160F"/>
    <w:rsid w:val="00422BB9"/>
    <w:rsid w:val="004242F1"/>
    <w:rsid w:val="00426357"/>
    <w:rsid w:val="0042706A"/>
    <w:rsid w:val="00431BD6"/>
    <w:rsid w:val="0043206F"/>
    <w:rsid w:val="004325A7"/>
    <w:rsid w:val="00435FDC"/>
    <w:rsid w:val="00437D21"/>
    <w:rsid w:val="00442061"/>
    <w:rsid w:val="0044333A"/>
    <w:rsid w:val="004435D5"/>
    <w:rsid w:val="00443780"/>
    <w:rsid w:val="00450512"/>
    <w:rsid w:val="00451A3E"/>
    <w:rsid w:val="0045251F"/>
    <w:rsid w:val="0045592D"/>
    <w:rsid w:val="0045618C"/>
    <w:rsid w:val="00457DE0"/>
    <w:rsid w:val="00460ED5"/>
    <w:rsid w:val="00461E2B"/>
    <w:rsid w:val="004651FA"/>
    <w:rsid w:val="004729A1"/>
    <w:rsid w:val="00474741"/>
    <w:rsid w:val="004751AB"/>
    <w:rsid w:val="004758BE"/>
    <w:rsid w:val="00475B3B"/>
    <w:rsid w:val="00477CC2"/>
    <w:rsid w:val="00480F3C"/>
    <w:rsid w:val="00481390"/>
    <w:rsid w:val="00481D61"/>
    <w:rsid w:val="00482D17"/>
    <w:rsid w:val="00484980"/>
    <w:rsid w:val="00486DC1"/>
    <w:rsid w:val="004876E9"/>
    <w:rsid w:val="00490BF2"/>
    <w:rsid w:val="004956C9"/>
    <w:rsid w:val="0049579E"/>
    <w:rsid w:val="00495EDA"/>
    <w:rsid w:val="00497313"/>
    <w:rsid w:val="0049747B"/>
    <w:rsid w:val="00497ABC"/>
    <w:rsid w:val="004A46C4"/>
    <w:rsid w:val="004B029B"/>
    <w:rsid w:val="004B0F70"/>
    <w:rsid w:val="004B1E3A"/>
    <w:rsid w:val="004B31B4"/>
    <w:rsid w:val="004B4615"/>
    <w:rsid w:val="004B4743"/>
    <w:rsid w:val="004B5332"/>
    <w:rsid w:val="004B75B7"/>
    <w:rsid w:val="004C0926"/>
    <w:rsid w:val="004C1E60"/>
    <w:rsid w:val="004C1FC5"/>
    <w:rsid w:val="004C2D60"/>
    <w:rsid w:val="004C2D80"/>
    <w:rsid w:val="004C6644"/>
    <w:rsid w:val="004C699C"/>
    <w:rsid w:val="004C7015"/>
    <w:rsid w:val="004C70DB"/>
    <w:rsid w:val="004C768E"/>
    <w:rsid w:val="004C771D"/>
    <w:rsid w:val="004C7901"/>
    <w:rsid w:val="004D6237"/>
    <w:rsid w:val="004D7378"/>
    <w:rsid w:val="004D78FD"/>
    <w:rsid w:val="004E1BE1"/>
    <w:rsid w:val="004E24E9"/>
    <w:rsid w:val="004E437E"/>
    <w:rsid w:val="004E5F45"/>
    <w:rsid w:val="004E67F0"/>
    <w:rsid w:val="004E794B"/>
    <w:rsid w:val="004E7DC9"/>
    <w:rsid w:val="004F0077"/>
    <w:rsid w:val="004F01AA"/>
    <w:rsid w:val="004F1912"/>
    <w:rsid w:val="004F6DE0"/>
    <w:rsid w:val="00500F7B"/>
    <w:rsid w:val="00501D2C"/>
    <w:rsid w:val="00502F9A"/>
    <w:rsid w:val="00506F8A"/>
    <w:rsid w:val="0051076C"/>
    <w:rsid w:val="00510E88"/>
    <w:rsid w:val="00511251"/>
    <w:rsid w:val="00511B78"/>
    <w:rsid w:val="00513BC7"/>
    <w:rsid w:val="005147AA"/>
    <w:rsid w:val="0051580D"/>
    <w:rsid w:val="00515C40"/>
    <w:rsid w:val="00521D5D"/>
    <w:rsid w:val="00522686"/>
    <w:rsid w:val="00526367"/>
    <w:rsid w:val="00530742"/>
    <w:rsid w:val="00530C95"/>
    <w:rsid w:val="0053195A"/>
    <w:rsid w:val="00531B3C"/>
    <w:rsid w:val="00533763"/>
    <w:rsid w:val="00535ACD"/>
    <w:rsid w:val="00535B59"/>
    <w:rsid w:val="00542B86"/>
    <w:rsid w:val="00543D63"/>
    <w:rsid w:val="00547111"/>
    <w:rsid w:val="00551371"/>
    <w:rsid w:val="00551B84"/>
    <w:rsid w:val="00553E64"/>
    <w:rsid w:val="00554574"/>
    <w:rsid w:val="0055598A"/>
    <w:rsid w:val="00557C75"/>
    <w:rsid w:val="00557E1B"/>
    <w:rsid w:val="0056283B"/>
    <w:rsid w:val="00565ED5"/>
    <w:rsid w:val="005662B0"/>
    <w:rsid w:val="005668AC"/>
    <w:rsid w:val="005677D8"/>
    <w:rsid w:val="00571519"/>
    <w:rsid w:val="00572ED3"/>
    <w:rsid w:val="005747B8"/>
    <w:rsid w:val="00575774"/>
    <w:rsid w:val="0057751A"/>
    <w:rsid w:val="0058017D"/>
    <w:rsid w:val="0058033F"/>
    <w:rsid w:val="00582873"/>
    <w:rsid w:val="0058452F"/>
    <w:rsid w:val="00584D1B"/>
    <w:rsid w:val="00586627"/>
    <w:rsid w:val="00592D74"/>
    <w:rsid w:val="005937C4"/>
    <w:rsid w:val="00593907"/>
    <w:rsid w:val="005A0776"/>
    <w:rsid w:val="005A1726"/>
    <w:rsid w:val="005A2DE9"/>
    <w:rsid w:val="005A574C"/>
    <w:rsid w:val="005A6399"/>
    <w:rsid w:val="005A6880"/>
    <w:rsid w:val="005B0C18"/>
    <w:rsid w:val="005B2752"/>
    <w:rsid w:val="005B2A8F"/>
    <w:rsid w:val="005B5C30"/>
    <w:rsid w:val="005B620D"/>
    <w:rsid w:val="005B7751"/>
    <w:rsid w:val="005C157B"/>
    <w:rsid w:val="005C2E17"/>
    <w:rsid w:val="005C3328"/>
    <w:rsid w:val="005C5300"/>
    <w:rsid w:val="005C6631"/>
    <w:rsid w:val="005C7198"/>
    <w:rsid w:val="005C734D"/>
    <w:rsid w:val="005D27FE"/>
    <w:rsid w:val="005D463C"/>
    <w:rsid w:val="005D5647"/>
    <w:rsid w:val="005D6274"/>
    <w:rsid w:val="005D73BA"/>
    <w:rsid w:val="005D76A8"/>
    <w:rsid w:val="005E1034"/>
    <w:rsid w:val="005E2C44"/>
    <w:rsid w:val="005E5EAB"/>
    <w:rsid w:val="005E64DA"/>
    <w:rsid w:val="005F0D47"/>
    <w:rsid w:val="005F220D"/>
    <w:rsid w:val="005F2D53"/>
    <w:rsid w:val="005F54B1"/>
    <w:rsid w:val="005F5B1D"/>
    <w:rsid w:val="005F73ED"/>
    <w:rsid w:val="006006DC"/>
    <w:rsid w:val="00601509"/>
    <w:rsid w:val="00601789"/>
    <w:rsid w:val="00602485"/>
    <w:rsid w:val="00603577"/>
    <w:rsid w:val="00605134"/>
    <w:rsid w:val="006068D1"/>
    <w:rsid w:val="00606BA7"/>
    <w:rsid w:val="00610531"/>
    <w:rsid w:val="006149F7"/>
    <w:rsid w:val="006159B0"/>
    <w:rsid w:val="00615D7E"/>
    <w:rsid w:val="00616F92"/>
    <w:rsid w:val="0062017D"/>
    <w:rsid w:val="006206E4"/>
    <w:rsid w:val="00620EF0"/>
    <w:rsid w:val="00621188"/>
    <w:rsid w:val="006257ED"/>
    <w:rsid w:val="00625A1A"/>
    <w:rsid w:val="0062607B"/>
    <w:rsid w:val="006262F1"/>
    <w:rsid w:val="00626B09"/>
    <w:rsid w:val="00631BDC"/>
    <w:rsid w:val="006326DE"/>
    <w:rsid w:val="00635B07"/>
    <w:rsid w:val="00642E91"/>
    <w:rsid w:val="00644F76"/>
    <w:rsid w:val="0064566A"/>
    <w:rsid w:val="00646A31"/>
    <w:rsid w:val="00647449"/>
    <w:rsid w:val="006477AF"/>
    <w:rsid w:val="00647C7C"/>
    <w:rsid w:val="00654D1D"/>
    <w:rsid w:val="0065630D"/>
    <w:rsid w:val="0065710D"/>
    <w:rsid w:val="00657317"/>
    <w:rsid w:val="006576FA"/>
    <w:rsid w:val="0066178B"/>
    <w:rsid w:val="0066215D"/>
    <w:rsid w:val="00662251"/>
    <w:rsid w:val="00662EAB"/>
    <w:rsid w:val="00664EF1"/>
    <w:rsid w:val="00665C47"/>
    <w:rsid w:val="00666929"/>
    <w:rsid w:val="00666E7E"/>
    <w:rsid w:val="00667234"/>
    <w:rsid w:val="00671C78"/>
    <w:rsid w:val="00671D0F"/>
    <w:rsid w:val="0067209D"/>
    <w:rsid w:val="00672BC4"/>
    <w:rsid w:val="00673DE3"/>
    <w:rsid w:val="006751F3"/>
    <w:rsid w:val="006756C1"/>
    <w:rsid w:val="00676E86"/>
    <w:rsid w:val="00677F96"/>
    <w:rsid w:val="00680AE6"/>
    <w:rsid w:val="00680B55"/>
    <w:rsid w:val="00682ABD"/>
    <w:rsid w:val="00683436"/>
    <w:rsid w:val="00684F2A"/>
    <w:rsid w:val="006864C4"/>
    <w:rsid w:val="00695808"/>
    <w:rsid w:val="006A0FC3"/>
    <w:rsid w:val="006A4527"/>
    <w:rsid w:val="006A567F"/>
    <w:rsid w:val="006A6952"/>
    <w:rsid w:val="006B046A"/>
    <w:rsid w:val="006B0F6C"/>
    <w:rsid w:val="006B46FB"/>
    <w:rsid w:val="006B476C"/>
    <w:rsid w:val="006B4AEE"/>
    <w:rsid w:val="006B4B60"/>
    <w:rsid w:val="006B5E4B"/>
    <w:rsid w:val="006B7254"/>
    <w:rsid w:val="006B7C2D"/>
    <w:rsid w:val="006C1498"/>
    <w:rsid w:val="006C3220"/>
    <w:rsid w:val="006C57F4"/>
    <w:rsid w:val="006C5887"/>
    <w:rsid w:val="006C750D"/>
    <w:rsid w:val="006D1301"/>
    <w:rsid w:val="006D20A5"/>
    <w:rsid w:val="006D296A"/>
    <w:rsid w:val="006D2F12"/>
    <w:rsid w:val="006D5ADB"/>
    <w:rsid w:val="006E21FB"/>
    <w:rsid w:val="006E2B9F"/>
    <w:rsid w:val="006E39D6"/>
    <w:rsid w:val="006E554A"/>
    <w:rsid w:val="006E6F11"/>
    <w:rsid w:val="006F17D0"/>
    <w:rsid w:val="006F4A7B"/>
    <w:rsid w:val="006F4DE9"/>
    <w:rsid w:val="006F546C"/>
    <w:rsid w:val="006F6360"/>
    <w:rsid w:val="006F749C"/>
    <w:rsid w:val="00700818"/>
    <w:rsid w:val="007018E0"/>
    <w:rsid w:val="00701C41"/>
    <w:rsid w:val="0070436F"/>
    <w:rsid w:val="00704DE1"/>
    <w:rsid w:val="00713925"/>
    <w:rsid w:val="00713E00"/>
    <w:rsid w:val="00713ECA"/>
    <w:rsid w:val="00714319"/>
    <w:rsid w:val="00716448"/>
    <w:rsid w:val="00720623"/>
    <w:rsid w:val="00721820"/>
    <w:rsid w:val="00721BE3"/>
    <w:rsid w:val="007227EF"/>
    <w:rsid w:val="00722E85"/>
    <w:rsid w:val="007230B7"/>
    <w:rsid w:val="00723C11"/>
    <w:rsid w:val="007279F4"/>
    <w:rsid w:val="0073092B"/>
    <w:rsid w:val="00733E7D"/>
    <w:rsid w:val="007363D5"/>
    <w:rsid w:val="0073709D"/>
    <w:rsid w:val="0074589B"/>
    <w:rsid w:val="007467C2"/>
    <w:rsid w:val="007479A0"/>
    <w:rsid w:val="00747BD9"/>
    <w:rsid w:val="00751840"/>
    <w:rsid w:val="0075215F"/>
    <w:rsid w:val="007532AB"/>
    <w:rsid w:val="00753CBB"/>
    <w:rsid w:val="007546A1"/>
    <w:rsid w:val="00755249"/>
    <w:rsid w:val="007558B8"/>
    <w:rsid w:val="00757D45"/>
    <w:rsid w:val="007606E4"/>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0FF9"/>
    <w:rsid w:val="00782D2E"/>
    <w:rsid w:val="00782E65"/>
    <w:rsid w:val="007868A7"/>
    <w:rsid w:val="00786DA9"/>
    <w:rsid w:val="00787318"/>
    <w:rsid w:val="00790325"/>
    <w:rsid w:val="007909A0"/>
    <w:rsid w:val="00792342"/>
    <w:rsid w:val="00792E22"/>
    <w:rsid w:val="007949FB"/>
    <w:rsid w:val="00794F8C"/>
    <w:rsid w:val="00795E36"/>
    <w:rsid w:val="007977A8"/>
    <w:rsid w:val="007B06C7"/>
    <w:rsid w:val="007B07E8"/>
    <w:rsid w:val="007B19B8"/>
    <w:rsid w:val="007B3028"/>
    <w:rsid w:val="007B3A94"/>
    <w:rsid w:val="007B4A57"/>
    <w:rsid w:val="007B512A"/>
    <w:rsid w:val="007C0C55"/>
    <w:rsid w:val="007C1475"/>
    <w:rsid w:val="007C1514"/>
    <w:rsid w:val="007C2097"/>
    <w:rsid w:val="007C2608"/>
    <w:rsid w:val="007C3A35"/>
    <w:rsid w:val="007C4903"/>
    <w:rsid w:val="007C74D4"/>
    <w:rsid w:val="007D162C"/>
    <w:rsid w:val="007D1FA6"/>
    <w:rsid w:val="007D204C"/>
    <w:rsid w:val="007D2719"/>
    <w:rsid w:val="007D308D"/>
    <w:rsid w:val="007D4523"/>
    <w:rsid w:val="007D5085"/>
    <w:rsid w:val="007D50A3"/>
    <w:rsid w:val="007D5336"/>
    <w:rsid w:val="007D6719"/>
    <w:rsid w:val="007D6A07"/>
    <w:rsid w:val="007D7B05"/>
    <w:rsid w:val="007E172E"/>
    <w:rsid w:val="007E2958"/>
    <w:rsid w:val="007E42C3"/>
    <w:rsid w:val="007E4752"/>
    <w:rsid w:val="007E4AB8"/>
    <w:rsid w:val="007E52C1"/>
    <w:rsid w:val="007E71D3"/>
    <w:rsid w:val="007F58E4"/>
    <w:rsid w:val="007F6072"/>
    <w:rsid w:val="007F70FF"/>
    <w:rsid w:val="007F7259"/>
    <w:rsid w:val="00800A1D"/>
    <w:rsid w:val="00801234"/>
    <w:rsid w:val="00802F8D"/>
    <w:rsid w:val="008040A8"/>
    <w:rsid w:val="00804E39"/>
    <w:rsid w:val="00806915"/>
    <w:rsid w:val="008076E7"/>
    <w:rsid w:val="00810559"/>
    <w:rsid w:val="00812266"/>
    <w:rsid w:val="00812B14"/>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92A"/>
    <w:rsid w:val="008476B6"/>
    <w:rsid w:val="00850FC3"/>
    <w:rsid w:val="00854345"/>
    <w:rsid w:val="00855ED7"/>
    <w:rsid w:val="0086056D"/>
    <w:rsid w:val="00861A1B"/>
    <w:rsid w:val="008626E7"/>
    <w:rsid w:val="0086385A"/>
    <w:rsid w:val="00866A4A"/>
    <w:rsid w:val="00870EE7"/>
    <w:rsid w:val="00871019"/>
    <w:rsid w:val="00871DFF"/>
    <w:rsid w:val="00872F33"/>
    <w:rsid w:val="008732B3"/>
    <w:rsid w:val="00875FAD"/>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3A0C"/>
    <w:rsid w:val="008A45A6"/>
    <w:rsid w:val="008A5718"/>
    <w:rsid w:val="008B0D5C"/>
    <w:rsid w:val="008B1E36"/>
    <w:rsid w:val="008B2AC1"/>
    <w:rsid w:val="008B4F9A"/>
    <w:rsid w:val="008B55F4"/>
    <w:rsid w:val="008C1766"/>
    <w:rsid w:val="008C1F7E"/>
    <w:rsid w:val="008C26AE"/>
    <w:rsid w:val="008C3CF6"/>
    <w:rsid w:val="008D1A3D"/>
    <w:rsid w:val="008D2876"/>
    <w:rsid w:val="008D4367"/>
    <w:rsid w:val="008D5293"/>
    <w:rsid w:val="008D5300"/>
    <w:rsid w:val="008D5442"/>
    <w:rsid w:val="008D72B5"/>
    <w:rsid w:val="008D7B6B"/>
    <w:rsid w:val="008E0E7E"/>
    <w:rsid w:val="008E45C8"/>
    <w:rsid w:val="008E7A0C"/>
    <w:rsid w:val="008F3789"/>
    <w:rsid w:val="008F686C"/>
    <w:rsid w:val="009018AC"/>
    <w:rsid w:val="00905C56"/>
    <w:rsid w:val="00905CBB"/>
    <w:rsid w:val="009100C4"/>
    <w:rsid w:val="009108B6"/>
    <w:rsid w:val="00910F3B"/>
    <w:rsid w:val="00913F2E"/>
    <w:rsid w:val="0091467C"/>
    <w:rsid w:val="009148DE"/>
    <w:rsid w:val="009201F8"/>
    <w:rsid w:val="00923EAA"/>
    <w:rsid w:val="00925B78"/>
    <w:rsid w:val="00925FBE"/>
    <w:rsid w:val="00927719"/>
    <w:rsid w:val="009365A3"/>
    <w:rsid w:val="009402B2"/>
    <w:rsid w:val="00941E1C"/>
    <w:rsid w:val="00941E30"/>
    <w:rsid w:val="0094295D"/>
    <w:rsid w:val="00946232"/>
    <w:rsid w:val="00946438"/>
    <w:rsid w:val="00946A31"/>
    <w:rsid w:val="00950076"/>
    <w:rsid w:val="009505BF"/>
    <w:rsid w:val="00951266"/>
    <w:rsid w:val="009554DD"/>
    <w:rsid w:val="00957523"/>
    <w:rsid w:val="00960E6D"/>
    <w:rsid w:val="00963CB5"/>
    <w:rsid w:val="009653E7"/>
    <w:rsid w:val="00965FD8"/>
    <w:rsid w:val="00966969"/>
    <w:rsid w:val="00970612"/>
    <w:rsid w:val="00970F16"/>
    <w:rsid w:val="009744F1"/>
    <w:rsid w:val="00975E55"/>
    <w:rsid w:val="00976F8E"/>
    <w:rsid w:val="00977293"/>
    <w:rsid w:val="009777D9"/>
    <w:rsid w:val="00977FA5"/>
    <w:rsid w:val="00980256"/>
    <w:rsid w:val="0098116F"/>
    <w:rsid w:val="00985681"/>
    <w:rsid w:val="00985969"/>
    <w:rsid w:val="00986075"/>
    <w:rsid w:val="00991B88"/>
    <w:rsid w:val="00994C9C"/>
    <w:rsid w:val="00996F38"/>
    <w:rsid w:val="0099710E"/>
    <w:rsid w:val="00997E73"/>
    <w:rsid w:val="009A2016"/>
    <w:rsid w:val="009A4543"/>
    <w:rsid w:val="009A52CA"/>
    <w:rsid w:val="009A541E"/>
    <w:rsid w:val="009A5753"/>
    <w:rsid w:val="009A579D"/>
    <w:rsid w:val="009A5EA0"/>
    <w:rsid w:val="009A6D84"/>
    <w:rsid w:val="009B005F"/>
    <w:rsid w:val="009B0A71"/>
    <w:rsid w:val="009B14F7"/>
    <w:rsid w:val="009B1759"/>
    <w:rsid w:val="009B32AA"/>
    <w:rsid w:val="009B3F88"/>
    <w:rsid w:val="009B615B"/>
    <w:rsid w:val="009C2E0B"/>
    <w:rsid w:val="009C3395"/>
    <w:rsid w:val="009C3CD7"/>
    <w:rsid w:val="009C4744"/>
    <w:rsid w:val="009D04E2"/>
    <w:rsid w:val="009D5C09"/>
    <w:rsid w:val="009D78F7"/>
    <w:rsid w:val="009E1349"/>
    <w:rsid w:val="009E1C64"/>
    <w:rsid w:val="009E1EA8"/>
    <w:rsid w:val="009E238E"/>
    <w:rsid w:val="009E271C"/>
    <w:rsid w:val="009E3297"/>
    <w:rsid w:val="009E3B3D"/>
    <w:rsid w:val="009E5EAE"/>
    <w:rsid w:val="009F0FE2"/>
    <w:rsid w:val="009F2530"/>
    <w:rsid w:val="009F483F"/>
    <w:rsid w:val="009F613A"/>
    <w:rsid w:val="009F734F"/>
    <w:rsid w:val="009F772F"/>
    <w:rsid w:val="00A01477"/>
    <w:rsid w:val="00A018CB"/>
    <w:rsid w:val="00A024ED"/>
    <w:rsid w:val="00A037FD"/>
    <w:rsid w:val="00A04518"/>
    <w:rsid w:val="00A11A2F"/>
    <w:rsid w:val="00A125A1"/>
    <w:rsid w:val="00A125F8"/>
    <w:rsid w:val="00A131A9"/>
    <w:rsid w:val="00A1673F"/>
    <w:rsid w:val="00A20DF7"/>
    <w:rsid w:val="00A229B9"/>
    <w:rsid w:val="00A246B6"/>
    <w:rsid w:val="00A249D6"/>
    <w:rsid w:val="00A262DB"/>
    <w:rsid w:val="00A26996"/>
    <w:rsid w:val="00A271A9"/>
    <w:rsid w:val="00A27675"/>
    <w:rsid w:val="00A308B1"/>
    <w:rsid w:val="00A30CBB"/>
    <w:rsid w:val="00A32F17"/>
    <w:rsid w:val="00A341A4"/>
    <w:rsid w:val="00A35DE6"/>
    <w:rsid w:val="00A40056"/>
    <w:rsid w:val="00A4095C"/>
    <w:rsid w:val="00A40DB6"/>
    <w:rsid w:val="00A4367C"/>
    <w:rsid w:val="00A439D9"/>
    <w:rsid w:val="00A443A8"/>
    <w:rsid w:val="00A44A67"/>
    <w:rsid w:val="00A4520A"/>
    <w:rsid w:val="00A45919"/>
    <w:rsid w:val="00A464DE"/>
    <w:rsid w:val="00A46A65"/>
    <w:rsid w:val="00A47E70"/>
    <w:rsid w:val="00A50CF0"/>
    <w:rsid w:val="00A55133"/>
    <w:rsid w:val="00A55A20"/>
    <w:rsid w:val="00A5740C"/>
    <w:rsid w:val="00A606D2"/>
    <w:rsid w:val="00A60EE0"/>
    <w:rsid w:val="00A6584C"/>
    <w:rsid w:val="00A67A21"/>
    <w:rsid w:val="00A73738"/>
    <w:rsid w:val="00A737DC"/>
    <w:rsid w:val="00A7458C"/>
    <w:rsid w:val="00A75A45"/>
    <w:rsid w:val="00A75D19"/>
    <w:rsid w:val="00A760EE"/>
    <w:rsid w:val="00A76623"/>
    <w:rsid w:val="00A7671C"/>
    <w:rsid w:val="00A76781"/>
    <w:rsid w:val="00A7748C"/>
    <w:rsid w:val="00A827B9"/>
    <w:rsid w:val="00A83450"/>
    <w:rsid w:val="00A852BB"/>
    <w:rsid w:val="00A859A1"/>
    <w:rsid w:val="00A86C3A"/>
    <w:rsid w:val="00A86F87"/>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7429"/>
    <w:rsid w:val="00AB002B"/>
    <w:rsid w:val="00AB05C9"/>
    <w:rsid w:val="00AB0E2F"/>
    <w:rsid w:val="00AC0946"/>
    <w:rsid w:val="00AC0EF7"/>
    <w:rsid w:val="00AC5820"/>
    <w:rsid w:val="00AC5EDE"/>
    <w:rsid w:val="00AC76C6"/>
    <w:rsid w:val="00AD035A"/>
    <w:rsid w:val="00AD0BEB"/>
    <w:rsid w:val="00AD1CD8"/>
    <w:rsid w:val="00AD2CB4"/>
    <w:rsid w:val="00AD363E"/>
    <w:rsid w:val="00AD5F29"/>
    <w:rsid w:val="00AD664F"/>
    <w:rsid w:val="00AD690E"/>
    <w:rsid w:val="00AE042D"/>
    <w:rsid w:val="00AE44F5"/>
    <w:rsid w:val="00AE6C96"/>
    <w:rsid w:val="00AE78DC"/>
    <w:rsid w:val="00AF01FE"/>
    <w:rsid w:val="00AF28C7"/>
    <w:rsid w:val="00AF5850"/>
    <w:rsid w:val="00AF6ACE"/>
    <w:rsid w:val="00B00345"/>
    <w:rsid w:val="00B02235"/>
    <w:rsid w:val="00B105B3"/>
    <w:rsid w:val="00B128D3"/>
    <w:rsid w:val="00B147A6"/>
    <w:rsid w:val="00B153F0"/>
    <w:rsid w:val="00B15BCF"/>
    <w:rsid w:val="00B165C4"/>
    <w:rsid w:val="00B16FD3"/>
    <w:rsid w:val="00B172DD"/>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329E"/>
    <w:rsid w:val="00B44733"/>
    <w:rsid w:val="00B456B6"/>
    <w:rsid w:val="00B45D2B"/>
    <w:rsid w:val="00B46175"/>
    <w:rsid w:val="00B46F98"/>
    <w:rsid w:val="00B47057"/>
    <w:rsid w:val="00B47295"/>
    <w:rsid w:val="00B47988"/>
    <w:rsid w:val="00B50456"/>
    <w:rsid w:val="00B526A0"/>
    <w:rsid w:val="00B54276"/>
    <w:rsid w:val="00B542D9"/>
    <w:rsid w:val="00B54A63"/>
    <w:rsid w:val="00B54B8E"/>
    <w:rsid w:val="00B57827"/>
    <w:rsid w:val="00B6037C"/>
    <w:rsid w:val="00B630CA"/>
    <w:rsid w:val="00B637A9"/>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3747"/>
    <w:rsid w:val="00B863C7"/>
    <w:rsid w:val="00B86FB9"/>
    <w:rsid w:val="00B878DC"/>
    <w:rsid w:val="00B95C32"/>
    <w:rsid w:val="00B95FEC"/>
    <w:rsid w:val="00B968C8"/>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C02F5"/>
    <w:rsid w:val="00BC4131"/>
    <w:rsid w:val="00BC542E"/>
    <w:rsid w:val="00BD279D"/>
    <w:rsid w:val="00BD4FCD"/>
    <w:rsid w:val="00BD6BB8"/>
    <w:rsid w:val="00BE3054"/>
    <w:rsid w:val="00BE3729"/>
    <w:rsid w:val="00BE569F"/>
    <w:rsid w:val="00BE5926"/>
    <w:rsid w:val="00BE6114"/>
    <w:rsid w:val="00BE6FF5"/>
    <w:rsid w:val="00BE7715"/>
    <w:rsid w:val="00BF1419"/>
    <w:rsid w:val="00BF2AAA"/>
    <w:rsid w:val="00BF3828"/>
    <w:rsid w:val="00BF4E62"/>
    <w:rsid w:val="00BF7D1B"/>
    <w:rsid w:val="00C00F5B"/>
    <w:rsid w:val="00C04070"/>
    <w:rsid w:val="00C06538"/>
    <w:rsid w:val="00C10069"/>
    <w:rsid w:val="00C13597"/>
    <w:rsid w:val="00C13D2E"/>
    <w:rsid w:val="00C15315"/>
    <w:rsid w:val="00C20A0D"/>
    <w:rsid w:val="00C26CD7"/>
    <w:rsid w:val="00C3011F"/>
    <w:rsid w:val="00C31ECE"/>
    <w:rsid w:val="00C3380E"/>
    <w:rsid w:val="00C33B3D"/>
    <w:rsid w:val="00C34B26"/>
    <w:rsid w:val="00C34F87"/>
    <w:rsid w:val="00C35908"/>
    <w:rsid w:val="00C36E36"/>
    <w:rsid w:val="00C37437"/>
    <w:rsid w:val="00C42353"/>
    <w:rsid w:val="00C42D68"/>
    <w:rsid w:val="00C439FE"/>
    <w:rsid w:val="00C44747"/>
    <w:rsid w:val="00C451A3"/>
    <w:rsid w:val="00C4587A"/>
    <w:rsid w:val="00C47C1E"/>
    <w:rsid w:val="00C52CC7"/>
    <w:rsid w:val="00C53453"/>
    <w:rsid w:val="00C53702"/>
    <w:rsid w:val="00C606A9"/>
    <w:rsid w:val="00C60B38"/>
    <w:rsid w:val="00C61F19"/>
    <w:rsid w:val="00C6316D"/>
    <w:rsid w:val="00C64FD0"/>
    <w:rsid w:val="00C66BA2"/>
    <w:rsid w:val="00C70445"/>
    <w:rsid w:val="00C70845"/>
    <w:rsid w:val="00C728A6"/>
    <w:rsid w:val="00C72CEC"/>
    <w:rsid w:val="00C734FD"/>
    <w:rsid w:val="00C77E09"/>
    <w:rsid w:val="00C85DB9"/>
    <w:rsid w:val="00C85E2F"/>
    <w:rsid w:val="00C866EB"/>
    <w:rsid w:val="00C876A5"/>
    <w:rsid w:val="00C91D4D"/>
    <w:rsid w:val="00C94F19"/>
    <w:rsid w:val="00C955C3"/>
    <w:rsid w:val="00C95985"/>
    <w:rsid w:val="00CA0180"/>
    <w:rsid w:val="00CA1F76"/>
    <w:rsid w:val="00CA278A"/>
    <w:rsid w:val="00CA29FE"/>
    <w:rsid w:val="00CA2F93"/>
    <w:rsid w:val="00CA3CB7"/>
    <w:rsid w:val="00CB21D5"/>
    <w:rsid w:val="00CB5869"/>
    <w:rsid w:val="00CB6EF8"/>
    <w:rsid w:val="00CB7DA7"/>
    <w:rsid w:val="00CC3485"/>
    <w:rsid w:val="00CC42CE"/>
    <w:rsid w:val="00CC5026"/>
    <w:rsid w:val="00CC68D0"/>
    <w:rsid w:val="00CC7D12"/>
    <w:rsid w:val="00CD082F"/>
    <w:rsid w:val="00CD1AEC"/>
    <w:rsid w:val="00CD1B64"/>
    <w:rsid w:val="00CD266A"/>
    <w:rsid w:val="00CD3975"/>
    <w:rsid w:val="00CD6F33"/>
    <w:rsid w:val="00CD7EB8"/>
    <w:rsid w:val="00CE111A"/>
    <w:rsid w:val="00CE5D01"/>
    <w:rsid w:val="00CE686B"/>
    <w:rsid w:val="00CF0F5B"/>
    <w:rsid w:val="00CF13E0"/>
    <w:rsid w:val="00CF1BA8"/>
    <w:rsid w:val="00CF40D4"/>
    <w:rsid w:val="00CF51F0"/>
    <w:rsid w:val="00CF5B42"/>
    <w:rsid w:val="00CF5E2F"/>
    <w:rsid w:val="00CF675B"/>
    <w:rsid w:val="00CF726A"/>
    <w:rsid w:val="00D01D6F"/>
    <w:rsid w:val="00D02AC1"/>
    <w:rsid w:val="00D03F9A"/>
    <w:rsid w:val="00D052DC"/>
    <w:rsid w:val="00D05999"/>
    <w:rsid w:val="00D062B1"/>
    <w:rsid w:val="00D06D51"/>
    <w:rsid w:val="00D07309"/>
    <w:rsid w:val="00D13091"/>
    <w:rsid w:val="00D158FA"/>
    <w:rsid w:val="00D15B20"/>
    <w:rsid w:val="00D214FB"/>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50255"/>
    <w:rsid w:val="00D521BC"/>
    <w:rsid w:val="00D53F73"/>
    <w:rsid w:val="00D567A2"/>
    <w:rsid w:val="00D61CC8"/>
    <w:rsid w:val="00D6433E"/>
    <w:rsid w:val="00D65351"/>
    <w:rsid w:val="00D66520"/>
    <w:rsid w:val="00D7162D"/>
    <w:rsid w:val="00D72D33"/>
    <w:rsid w:val="00D76FB4"/>
    <w:rsid w:val="00D77877"/>
    <w:rsid w:val="00D80E9A"/>
    <w:rsid w:val="00D81319"/>
    <w:rsid w:val="00D85DDE"/>
    <w:rsid w:val="00D86A7F"/>
    <w:rsid w:val="00D92C9D"/>
    <w:rsid w:val="00D94B62"/>
    <w:rsid w:val="00D9543D"/>
    <w:rsid w:val="00D9677F"/>
    <w:rsid w:val="00D96D9A"/>
    <w:rsid w:val="00DA023F"/>
    <w:rsid w:val="00DA205B"/>
    <w:rsid w:val="00DA2D3E"/>
    <w:rsid w:val="00DA4396"/>
    <w:rsid w:val="00DA54DC"/>
    <w:rsid w:val="00DA628B"/>
    <w:rsid w:val="00DA650B"/>
    <w:rsid w:val="00DA7460"/>
    <w:rsid w:val="00DA746E"/>
    <w:rsid w:val="00DA78BB"/>
    <w:rsid w:val="00DA7B63"/>
    <w:rsid w:val="00DA7C88"/>
    <w:rsid w:val="00DB3FEC"/>
    <w:rsid w:val="00DB59E0"/>
    <w:rsid w:val="00DB6843"/>
    <w:rsid w:val="00DC1D56"/>
    <w:rsid w:val="00DC42E5"/>
    <w:rsid w:val="00DC5950"/>
    <w:rsid w:val="00DC6F00"/>
    <w:rsid w:val="00DD1796"/>
    <w:rsid w:val="00DD4B07"/>
    <w:rsid w:val="00DD4F90"/>
    <w:rsid w:val="00DD51CF"/>
    <w:rsid w:val="00DD72A2"/>
    <w:rsid w:val="00DE339C"/>
    <w:rsid w:val="00DE34CF"/>
    <w:rsid w:val="00DE54BE"/>
    <w:rsid w:val="00DE678C"/>
    <w:rsid w:val="00DF2EBA"/>
    <w:rsid w:val="00DF3F19"/>
    <w:rsid w:val="00DF5772"/>
    <w:rsid w:val="00DF5860"/>
    <w:rsid w:val="00DF5F61"/>
    <w:rsid w:val="00DF6F70"/>
    <w:rsid w:val="00E01C56"/>
    <w:rsid w:val="00E0244C"/>
    <w:rsid w:val="00E04FFF"/>
    <w:rsid w:val="00E073E1"/>
    <w:rsid w:val="00E0777B"/>
    <w:rsid w:val="00E106FA"/>
    <w:rsid w:val="00E1101F"/>
    <w:rsid w:val="00E13F3D"/>
    <w:rsid w:val="00E144B6"/>
    <w:rsid w:val="00E1713C"/>
    <w:rsid w:val="00E17292"/>
    <w:rsid w:val="00E24530"/>
    <w:rsid w:val="00E24C14"/>
    <w:rsid w:val="00E25897"/>
    <w:rsid w:val="00E30478"/>
    <w:rsid w:val="00E31CC8"/>
    <w:rsid w:val="00E31FA8"/>
    <w:rsid w:val="00E34898"/>
    <w:rsid w:val="00E363F8"/>
    <w:rsid w:val="00E367AE"/>
    <w:rsid w:val="00E42B16"/>
    <w:rsid w:val="00E43A9A"/>
    <w:rsid w:val="00E474B4"/>
    <w:rsid w:val="00E50F72"/>
    <w:rsid w:val="00E529B2"/>
    <w:rsid w:val="00E52F09"/>
    <w:rsid w:val="00E534FF"/>
    <w:rsid w:val="00E557B9"/>
    <w:rsid w:val="00E55AB2"/>
    <w:rsid w:val="00E613CE"/>
    <w:rsid w:val="00E62EA2"/>
    <w:rsid w:val="00E636C8"/>
    <w:rsid w:val="00E63C57"/>
    <w:rsid w:val="00E65073"/>
    <w:rsid w:val="00E65D37"/>
    <w:rsid w:val="00E66478"/>
    <w:rsid w:val="00E665E6"/>
    <w:rsid w:val="00E675A2"/>
    <w:rsid w:val="00E708B3"/>
    <w:rsid w:val="00E72E76"/>
    <w:rsid w:val="00E742C3"/>
    <w:rsid w:val="00E77905"/>
    <w:rsid w:val="00E77A1A"/>
    <w:rsid w:val="00E814C0"/>
    <w:rsid w:val="00E81B8C"/>
    <w:rsid w:val="00E8220B"/>
    <w:rsid w:val="00E8243C"/>
    <w:rsid w:val="00E851D7"/>
    <w:rsid w:val="00E90C73"/>
    <w:rsid w:val="00E9217D"/>
    <w:rsid w:val="00E93272"/>
    <w:rsid w:val="00E93D1A"/>
    <w:rsid w:val="00E96355"/>
    <w:rsid w:val="00E97C21"/>
    <w:rsid w:val="00EA0CA8"/>
    <w:rsid w:val="00EA40E2"/>
    <w:rsid w:val="00EA6470"/>
    <w:rsid w:val="00EA759F"/>
    <w:rsid w:val="00EB09B7"/>
    <w:rsid w:val="00EB2984"/>
    <w:rsid w:val="00EB3960"/>
    <w:rsid w:val="00EB414C"/>
    <w:rsid w:val="00EC0D74"/>
    <w:rsid w:val="00EC1031"/>
    <w:rsid w:val="00EC1974"/>
    <w:rsid w:val="00EC4D2D"/>
    <w:rsid w:val="00EC6DB6"/>
    <w:rsid w:val="00ED2357"/>
    <w:rsid w:val="00ED641A"/>
    <w:rsid w:val="00ED6EBF"/>
    <w:rsid w:val="00ED7804"/>
    <w:rsid w:val="00EE0A97"/>
    <w:rsid w:val="00EE46CF"/>
    <w:rsid w:val="00EE5D0A"/>
    <w:rsid w:val="00EE692B"/>
    <w:rsid w:val="00EE7951"/>
    <w:rsid w:val="00EE7D7C"/>
    <w:rsid w:val="00EF0444"/>
    <w:rsid w:val="00EF0485"/>
    <w:rsid w:val="00EF1ACF"/>
    <w:rsid w:val="00EF2B51"/>
    <w:rsid w:val="00EF2CAC"/>
    <w:rsid w:val="00EF478D"/>
    <w:rsid w:val="00EF5A3B"/>
    <w:rsid w:val="00F0110F"/>
    <w:rsid w:val="00F01A3C"/>
    <w:rsid w:val="00F03B59"/>
    <w:rsid w:val="00F04062"/>
    <w:rsid w:val="00F05BBE"/>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C0"/>
    <w:rsid w:val="00F300FB"/>
    <w:rsid w:val="00F33995"/>
    <w:rsid w:val="00F34F07"/>
    <w:rsid w:val="00F4014D"/>
    <w:rsid w:val="00F41148"/>
    <w:rsid w:val="00F41226"/>
    <w:rsid w:val="00F41749"/>
    <w:rsid w:val="00F445D0"/>
    <w:rsid w:val="00F4534D"/>
    <w:rsid w:val="00F521E2"/>
    <w:rsid w:val="00F5241F"/>
    <w:rsid w:val="00F53EF4"/>
    <w:rsid w:val="00F54B2A"/>
    <w:rsid w:val="00F612FD"/>
    <w:rsid w:val="00F63111"/>
    <w:rsid w:val="00F64CC7"/>
    <w:rsid w:val="00F64F92"/>
    <w:rsid w:val="00F668D3"/>
    <w:rsid w:val="00F67CAC"/>
    <w:rsid w:val="00F70B0D"/>
    <w:rsid w:val="00F70C78"/>
    <w:rsid w:val="00F7553B"/>
    <w:rsid w:val="00F76A47"/>
    <w:rsid w:val="00F7702D"/>
    <w:rsid w:val="00F804FC"/>
    <w:rsid w:val="00F81EA4"/>
    <w:rsid w:val="00F82038"/>
    <w:rsid w:val="00F83E16"/>
    <w:rsid w:val="00F865FD"/>
    <w:rsid w:val="00F9104F"/>
    <w:rsid w:val="00F92945"/>
    <w:rsid w:val="00F94C23"/>
    <w:rsid w:val="00F94CBD"/>
    <w:rsid w:val="00F974A9"/>
    <w:rsid w:val="00FA11EF"/>
    <w:rsid w:val="00FA34AF"/>
    <w:rsid w:val="00FA36A9"/>
    <w:rsid w:val="00FA6F8E"/>
    <w:rsid w:val="00FB06B4"/>
    <w:rsid w:val="00FB13DF"/>
    <w:rsid w:val="00FB2AC1"/>
    <w:rsid w:val="00FB42F0"/>
    <w:rsid w:val="00FB4FB0"/>
    <w:rsid w:val="00FB6386"/>
    <w:rsid w:val="00FB6443"/>
    <w:rsid w:val="00FB71DD"/>
    <w:rsid w:val="00FB7778"/>
    <w:rsid w:val="00FC431B"/>
    <w:rsid w:val="00FC6C0F"/>
    <w:rsid w:val="00FD27E5"/>
    <w:rsid w:val="00FD2A9A"/>
    <w:rsid w:val="00FD3920"/>
    <w:rsid w:val="00FD41AD"/>
    <w:rsid w:val="00FD6F50"/>
    <w:rsid w:val="00FE0A18"/>
    <w:rsid w:val="00FE4A97"/>
    <w:rsid w:val="00FE6C48"/>
    <w:rsid w:val="00FF0332"/>
    <w:rsid w:val="00FF088E"/>
    <w:rsid w:val="00FF0F7C"/>
    <w:rsid w:val="00FF13E0"/>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character" w:customStyle="1" w:styleId="TANChar">
    <w:name w:val="TAN Char"/>
    <w:link w:val="TAN"/>
    <w:locked/>
    <w:rsid w:val="00780FF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comments" Target="comments.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DDC4B-674B-4012-B085-FDD5E3ECC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1501</Words>
  <Characters>8559</Characters>
  <Application>Microsoft Office Word</Application>
  <DocSecurity>0</DocSecurity>
  <Lines>71</Lines>
  <Paragraphs>20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7</cp:revision>
  <cp:lastPrinted>1900-01-01T05:00:00Z</cp:lastPrinted>
  <dcterms:created xsi:type="dcterms:W3CDTF">2023-01-16T11:41:00Z</dcterms:created>
  <dcterms:modified xsi:type="dcterms:W3CDTF">2023-01-17T06:39:00Z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